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277" w:rsidRPr="000C74BD" w:rsidRDefault="00171277" w:rsidP="006975E9">
      <w:pPr>
        <w:pStyle w:val="Style1"/>
        <w:widowControl/>
        <w:shd w:val="clear" w:color="auto" w:fill="548DD4"/>
        <w:tabs>
          <w:tab w:val="center" w:pos="5085"/>
        </w:tabs>
        <w:rPr>
          <w:rStyle w:val="FontStyle11"/>
          <w:rFonts w:ascii="Times New Roman" w:hAnsi="Times New Roman" w:cs="Times New Roman"/>
          <w:bCs/>
          <w:color w:val="FFFFFF"/>
          <w:sz w:val="4"/>
          <w:szCs w:val="4"/>
        </w:rPr>
      </w:pPr>
      <w:r w:rsidRPr="000C74BD">
        <w:rPr>
          <w:rStyle w:val="FontStyle11"/>
          <w:rFonts w:ascii="Times New Roman" w:hAnsi="Times New Roman" w:cs="Times New Roman"/>
          <w:bCs/>
          <w:color w:val="FFFFFF"/>
          <w:sz w:val="4"/>
          <w:szCs w:val="4"/>
        </w:rPr>
        <w:tab/>
      </w:r>
    </w:p>
    <w:p w:rsidR="00171277" w:rsidRPr="009463D4" w:rsidRDefault="00171277" w:rsidP="006975E9">
      <w:pPr>
        <w:pStyle w:val="Style1"/>
        <w:widowControl/>
        <w:shd w:val="clear" w:color="auto" w:fill="548DD4"/>
        <w:tabs>
          <w:tab w:val="center" w:pos="5085"/>
        </w:tabs>
        <w:jc w:val="center"/>
        <w:rPr>
          <w:rStyle w:val="FontStyle11"/>
          <w:rFonts w:ascii="Times New Roman" w:hAnsi="Times New Roman" w:cs="Times New Roman"/>
          <w:bCs/>
          <w:color w:val="FFFFFF"/>
          <w:sz w:val="32"/>
          <w:szCs w:val="32"/>
        </w:rPr>
      </w:pPr>
      <w:r w:rsidRPr="009463D4">
        <w:rPr>
          <w:rStyle w:val="FontStyle11"/>
          <w:rFonts w:ascii="Times New Roman" w:hAnsi="Times New Roman" w:cs="Times New Roman"/>
          <w:bCs/>
          <w:color w:val="FFFFFF"/>
          <w:sz w:val="32"/>
          <w:szCs w:val="32"/>
        </w:rPr>
        <w:t>UNIQ GROUP</w:t>
      </w:r>
    </w:p>
    <w:p w:rsidR="00171277" w:rsidRPr="00B53D31" w:rsidRDefault="00171277" w:rsidP="006975E9">
      <w:pPr>
        <w:pStyle w:val="Style1"/>
        <w:widowControl/>
        <w:shd w:val="clear" w:color="auto" w:fill="548DD4"/>
        <w:jc w:val="center"/>
        <w:rPr>
          <w:rFonts w:ascii="Times New Roman" w:hAnsi="Times New Roman" w:cs="Times New Roman"/>
          <w:b/>
          <w:bCs/>
          <w:color w:val="FFFFFF"/>
          <w:sz w:val="28"/>
          <w:szCs w:val="28"/>
          <w:lang w:eastAsia="vi-VN"/>
        </w:rPr>
      </w:pPr>
      <w:r w:rsidRPr="009463D4">
        <w:rPr>
          <w:rStyle w:val="FontStyle12"/>
          <w:rFonts w:ascii="Times New Roman" w:hAnsi="Times New Roman" w:cs="Times New Roman"/>
          <w:bCs/>
          <w:color w:val="FFFFFF"/>
          <w:sz w:val="32"/>
          <w:szCs w:val="32"/>
          <w:lang w:val="vi-VN" w:eastAsia="vi-VN"/>
        </w:rPr>
        <w:t>Thông Tin Tuyển Dụng</w:t>
      </w:r>
    </w:p>
    <w:p w:rsidR="00171277" w:rsidRPr="00584DD0" w:rsidRDefault="00171277" w:rsidP="006975E9">
      <w:pPr>
        <w:numPr>
          <w:ilvl w:val="0"/>
          <w:numId w:val="40"/>
        </w:numPr>
        <w:tabs>
          <w:tab w:val="clear" w:pos="720"/>
          <w:tab w:val="num" w:pos="426"/>
        </w:tabs>
        <w:spacing w:before="120"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584DD0">
        <w:rPr>
          <w:rFonts w:ascii="Times New Roman" w:hAnsi="Times New Roman"/>
          <w:b/>
          <w:sz w:val="24"/>
          <w:szCs w:val="24"/>
        </w:rPr>
        <w:t>Thông tin Công ty:</w:t>
      </w:r>
    </w:p>
    <w:p w:rsidR="00171277" w:rsidRPr="00584DD0" w:rsidRDefault="00171277" w:rsidP="00B13BAB">
      <w:pPr>
        <w:numPr>
          <w:ilvl w:val="0"/>
          <w:numId w:val="4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84DD0">
        <w:rPr>
          <w:rFonts w:ascii="Times New Roman" w:hAnsi="Times New Roman"/>
          <w:b/>
          <w:sz w:val="24"/>
          <w:szCs w:val="24"/>
        </w:rPr>
        <w:t xml:space="preserve">UNIQ Engineering </w:t>
      </w:r>
      <w:r w:rsidRPr="00584DD0">
        <w:rPr>
          <w:rFonts w:ascii="Times New Roman" w:hAnsi="Times New Roman"/>
          <w:sz w:val="24"/>
          <w:szCs w:val="24"/>
        </w:rPr>
        <w:t xml:space="preserve">thành lập năm 2010 là thành viên của </w:t>
      </w:r>
      <w:r w:rsidRPr="00584DD0">
        <w:rPr>
          <w:rFonts w:ascii="Times New Roman" w:hAnsi="Times New Roman"/>
          <w:b/>
          <w:sz w:val="24"/>
          <w:szCs w:val="24"/>
        </w:rPr>
        <w:t>UNIQ GROUP</w:t>
      </w:r>
      <w:r w:rsidRPr="00584DD0">
        <w:rPr>
          <w:rFonts w:ascii="Times New Roman" w:hAnsi="Times New Roman"/>
          <w:sz w:val="24"/>
          <w:szCs w:val="24"/>
        </w:rPr>
        <w:t xml:space="preserve"> có đội ngũ nhân viên trẻ, thân thiện, năng động tạo ra vị thế vững mạnh cho Công ty ở thị trường Việt Nam.</w:t>
      </w:r>
    </w:p>
    <w:p w:rsidR="00171277" w:rsidRPr="00584DD0" w:rsidRDefault="00171277" w:rsidP="008A74E9">
      <w:pPr>
        <w:numPr>
          <w:ilvl w:val="0"/>
          <w:numId w:val="4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84DD0">
        <w:rPr>
          <w:rFonts w:ascii="Times New Roman" w:hAnsi="Times New Roman"/>
          <w:sz w:val="24"/>
          <w:szCs w:val="24"/>
        </w:rPr>
        <w:t>Lĩnh vực hoạt động: Khảo sát công trình ngầm bằng công nghệ GPR; Thiết kế - Giám sát công trình điện; Xây dựng và quản lý cơ sở hạ tầng bằng công nghệ GIS.</w:t>
      </w:r>
    </w:p>
    <w:p w:rsidR="00171277" w:rsidRPr="00584DD0" w:rsidRDefault="00171277" w:rsidP="008A7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277" w:rsidRPr="00584DD0" w:rsidRDefault="00171277" w:rsidP="00B13BAB">
      <w:pPr>
        <w:numPr>
          <w:ilvl w:val="0"/>
          <w:numId w:val="40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84DD0">
        <w:rPr>
          <w:rFonts w:ascii="Times New Roman" w:hAnsi="Times New Roman"/>
          <w:b/>
          <w:sz w:val="24"/>
          <w:szCs w:val="24"/>
        </w:rPr>
        <w:t>Tuyển dụng: CHUYÊN VIÊN KHẢO SÁT CÔNG TRÌNH NGẦM (Số lượng 02)</w:t>
      </w:r>
    </w:p>
    <w:p w:rsidR="00171277" w:rsidRPr="00584DD0" w:rsidRDefault="00171277" w:rsidP="006975E9">
      <w:pPr>
        <w:numPr>
          <w:ilvl w:val="0"/>
          <w:numId w:val="40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584DD0">
        <w:rPr>
          <w:rFonts w:ascii="Times New Roman" w:hAnsi="Times New Roman"/>
          <w:b/>
          <w:sz w:val="24"/>
          <w:szCs w:val="24"/>
        </w:rPr>
        <w:t>Mô tả công việc:</w:t>
      </w:r>
    </w:p>
    <w:p w:rsidR="00171277" w:rsidRPr="00584DD0" w:rsidRDefault="00171277" w:rsidP="006975E9">
      <w:pPr>
        <w:numPr>
          <w:ilvl w:val="0"/>
          <w:numId w:val="4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84DD0">
        <w:rPr>
          <w:rFonts w:ascii="Times New Roman" w:hAnsi="Times New Roman"/>
          <w:sz w:val="24"/>
          <w:szCs w:val="24"/>
        </w:rPr>
        <w:t>Thi công Khảo sát &amp; định vị công trình ngầm bằng công nghệ Sóng điện từ, GPR.</w:t>
      </w:r>
    </w:p>
    <w:p w:rsidR="00171277" w:rsidRPr="00584DD0" w:rsidRDefault="00171277" w:rsidP="006975E9">
      <w:pPr>
        <w:numPr>
          <w:ilvl w:val="0"/>
          <w:numId w:val="4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84DD0">
        <w:rPr>
          <w:rFonts w:ascii="Times New Roman" w:hAnsi="Times New Roman"/>
          <w:sz w:val="24"/>
          <w:szCs w:val="24"/>
        </w:rPr>
        <w:t>Xử lý dữ liệu, thể hiện kết quả khảo sát bằng phần mềm AutoCad.</w:t>
      </w:r>
    </w:p>
    <w:p w:rsidR="00171277" w:rsidRPr="00584DD0" w:rsidRDefault="00171277" w:rsidP="006975E9">
      <w:pPr>
        <w:numPr>
          <w:ilvl w:val="0"/>
          <w:numId w:val="4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84DD0">
        <w:rPr>
          <w:rFonts w:ascii="Times New Roman" w:hAnsi="Times New Roman"/>
          <w:sz w:val="24"/>
          <w:szCs w:val="24"/>
        </w:rPr>
        <w:t>Thuyết trình kết quả Khảo sát đến khách hàng; cơ quan ban ngành.</w:t>
      </w:r>
    </w:p>
    <w:p w:rsidR="00171277" w:rsidRPr="00584DD0" w:rsidRDefault="00171277" w:rsidP="006975E9">
      <w:pPr>
        <w:numPr>
          <w:ilvl w:val="0"/>
          <w:numId w:val="4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84DD0">
        <w:rPr>
          <w:rFonts w:ascii="Times New Roman" w:hAnsi="Times New Roman"/>
          <w:sz w:val="24"/>
          <w:szCs w:val="24"/>
        </w:rPr>
        <w:t>Nắm rõ qui trình, qui định và tiêu chuẩn kỹ thuật ngành, Công ty và Khách hàng.</w:t>
      </w:r>
    </w:p>
    <w:p w:rsidR="00171277" w:rsidRPr="00584DD0" w:rsidRDefault="00171277" w:rsidP="006975E9">
      <w:pPr>
        <w:numPr>
          <w:ilvl w:val="0"/>
          <w:numId w:val="4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84DD0">
        <w:rPr>
          <w:rFonts w:ascii="Times New Roman" w:hAnsi="Times New Roman"/>
          <w:sz w:val="24"/>
          <w:szCs w:val="24"/>
        </w:rPr>
        <w:t xml:space="preserve">Đảm bảo yêu cầu: </w:t>
      </w:r>
      <w:r w:rsidRPr="00584DD0">
        <w:rPr>
          <w:rFonts w:ascii="Times New Roman" w:hAnsi="Times New Roman"/>
          <w:b/>
          <w:sz w:val="24"/>
          <w:szCs w:val="24"/>
        </w:rPr>
        <w:t>Số lượng - Chất lượng - Thời gian</w:t>
      </w:r>
      <w:r w:rsidRPr="00584DD0">
        <w:rPr>
          <w:rFonts w:ascii="Times New Roman" w:hAnsi="Times New Roman"/>
          <w:sz w:val="24"/>
          <w:szCs w:val="24"/>
        </w:rPr>
        <w:t xml:space="preserve"> hoàn thành công việc.</w:t>
      </w:r>
    </w:p>
    <w:p w:rsidR="00171277" w:rsidRPr="00584DD0" w:rsidRDefault="00171277" w:rsidP="00B13BAB">
      <w:pPr>
        <w:numPr>
          <w:ilvl w:val="0"/>
          <w:numId w:val="4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84DD0">
        <w:rPr>
          <w:rFonts w:ascii="Times New Roman" w:hAnsi="Times New Roman"/>
          <w:sz w:val="24"/>
          <w:szCs w:val="24"/>
        </w:rPr>
        <w:t>Thực hiện công việc khác từ yêu cầu: Quản lý, Ban Giám Đốc.</w:t>
      </w:r>
    </w:p>
    <w:p w:rsidR="00171277" w:rsidRPr="0055105F" w:rsidRDefault="00171277" w:rsidP="006975E9">
      <w:pPr>
        <w:numPr>
          <w:ilvl w:val="0"/>
          <w:numId w:val="40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55105F">
        <w:rPr>
          <w:rFonts w:ascii="Times New Roman" w:hAnsi="Times New Roman"/>
          <w:b/>
          <w:sz w:val="24"/>
          <w:szCs w:val="24"/>
        </w:rPr>
        <w:t xml:space="preserve">Yêu cầu công việc:  </w:t>
      </w:r>
    </w:p>
    <w:p w:rsidR="00171277" w:rsidRPr="0055105F" w:rsidRDefault="00171277" w:rsidP="006975E9">
      <w:pPr>
        <w:numPr>
          <w:ilvl w:val="0"/>
          <w:numId w:val="4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5105F">
        <w:rPr>
          <w:rFonts w:ascii="Times New Roman" w:hAnsi="Times New Roman"/>
          <w:sz w:val="24"/>
          <w:szCs w:val="24"/>
        </w:rPr>
        <w:t>Giớ</w:t>
      </w:r>
      <w:r>
        <w:rPr>
          <w:rFonts w:ascii="Times New Roman" w:hAnsi="Times New Roman"/>
          <w:sz w:val="24"/>
          <w:szCs w:val="24"/>
        </w:rPr>
        <w:t xml:space="preserve">i tính: </w:t>
      </w:r>
      <w:r w:rsidRPr="0055105F">
        <w:rPr>
          <w:rFonts w:ascii="Times New Roman" w:hAnsi="Times New Roman"/>
          <w:sz w:val="24"/>
          <w:szCs w:val="24"/>
        </w:rPr>
        <w:t>Nam. Tuổi từ 21 – 29.</w:t>
      </w:r>
    </w:p>
    <w:p w:rsidR="00171277" w:rsidRPr="0055105F" w:rsidRDefault="00171277" w:rsidP="006975E9">
      <w:pPr>
        <w:numPr>
          <w:ilvl w:val="0"/>
          <w:numId w:val="4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5105F">
        <w:rPr>
          <w:rFonts w:ascii="Times New Roman" w:hAnsi="Times New Roman"/>
          <w:sz w:val="24"/>
          <w:szCs w:val="24"/>
        </w:rPr>
        <w:t xml:space="preserve">Tốt nghiệp Trung cấp, Cao Đẳng, ĐH </w:t>
      </w:r>
      <w:r>
        <w:rPr>
          <w:rFonts w:ascii="Times New Roman" w:hAnsi="Times New Roman"/>
          <w:sz w:val="24"/>
          <w:szCs w:val="24"/>
        </w:rPr>
        <w:t xml:space="preserve">ngành: </w:t>
      </w:r>
      <w:r w:rsidRPr="0055105F">
        <w:rPr>
          <w:rFonts w:ascii="Times New Roman" w:hAnsi="Times New Roman"/>
          <w:b/>
          <w:sz w:val="24"/>
          <w:szCs w:val="24"/>
        </w:rPr>
        <w:t>Điện; Xây Dựng Hạ Tầng Đô Thị; Cầu Đường; Cấp Thoát Nước; Trắc Địa bản Đồ.</w:t>
      </w:r>
    </w:p>
    <w:p w:rsidR="00171277" w:rsidRPr="0055105F" w:rsidRDefault="00171277" w:rsidP="006975E9">
      <w:pPr>
        <w:numPr>
          <w:ilvl w:val="0"/>
          <w:numId w:val="4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5105F">
        <w:rPr>
          <w:rFonts w:ascii="Times New Roman" w:hAnsi="Times New Roman"/>
          <w:sz w:val="24"/>
          <w:szCs w:val="24"/>
        </w:rPr>
        <w:t>Ít nhất 1 năm kinh nghiệm ở vị trí tương đương.</w:t>
      </w:r>
    </w:p>
    <w:p w:rsidR="00171277" w:rsidRPr="0055105F" w:rsidRDefault="00171277" w:rsidP="00A46EF0">
      <w:pPr>
        <w:numPr>
          <w:ilvl w:val="0"/>
          <w:numId w:val="41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 w:rsidRPr="0055105F">
        <w:rPr>
          <w:rFonts w:ascii="Times New Roman" w:hAnsi="Times New Roman"/>
          <w:b/>
          <w:sz w:val="24"/>
          <w:szCs w:val="24"/>
        </w:rPr>
        <w:t>Thành thạo phần mềm AutoCad.</w:t>
      </w:r>
    </w:p>
    <w:p w:rsidR="00171277" w:rsidRPr="0055105F" w:rsidRDefault="00171277" w:rsidP="006975E9">
      <w:pPr>
        <w:numPr>
          <w:ilvl w:val="0"/>
          <w:numId w:val="4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5105F">
        <w:rPr>
          <w:rFonts w:ascii="Times New Roman" w:hAnsi="Times New Roman"/>
          <w:sz w:val="24"/>
          <w:szCs w:val="24"/>
        </w:rPr>
        <w:t>Biết sử dụng phần mề</w:t>
      </w:r>
      <w:r>
        <w:rPr>
          <w:rFonts w:ascii="Times New Roman" w:hAnsi="Times New Roman"/>
          <w:sz w:val="24"/>
          <w:szCs w:val="24"/>
        </w:rPr>
        <w:t xml:space="preserve">m: </w:t>
      </w:r>
      <w:r w:rsidRPr="0055105F">
        <w:rPr>
          <w:rFonts w:ascii="Times New Roman" w:hAnsi="Times New Roman"/>
          <w:sz w:val="24"/>
          <w:szCs w:val="24"/>
        </w:rPr>
        <w:t>Mapinfo; ArcGIS; MicroStation; các phần mềm số hóa bản đồ và 3D khác là một lợi thế.</w:t>
      </w:r>
    </w:p>
    <w:p w:rsidR="00171277" w:rsidRPr="0055105F" w:rsidRDefault="00171277" w:rsidP="006975E9">
      <w:pPr>
        <w:numPr>
          <w:ilvl w:val="0"/>
          <w:numId w:val="4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5105F">
        <w:rPr>
          <w:rFonts w:ascii="Times New Roman" w:hAnsi="Times New Roman"/>
          <w:sz w:val="24"/>
          <w:szCs w:val="24"/>
        </w:rPr>
        <w:t>Kỹ năng làm việ</w:t>
      </w:r>
      <w:r>
        <w:rPr>
          <w:rFonts w:ascii="Times New Roman" w:hAnsi="Times New Roman"/>
          <w:sz w:val="24"/>
          <w:szCs w:val="24"/>
        </w:rPr>
        <w:t xml:space="preserve">c nhóm, </w:t>
      </w:r>
      <w:r w:rsidRPr="0055105F">
        <w:rPr>
          <w:rFonts w:ascii="Times New Roman" w:hAnsi="Times New Roman"/>
          <w:sz w:val="24"/>
          <w:szCs w:val="24"/>
        </w:rPr>
        <w:t>hợp tác và giao tiếp tốt.</w:t>
      </w:r>
    </w:p>
    <w:p w:rsidR="00171277" w:rsidRPr="0055105F" w:rsidRDefault="00171277" w:rsidP="006975E9">
      <w:pPr>
        <w:numPr>
          <w:ilvl w:val="0"/>
          <w:numId w:val="4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5105F">
        <w:rPr>
          <w:rFonts w:ascii="Times New Roman" w:hAnsi="Times New Roman"/>
          <w:sz w:val="24"/>
          <w:szCs w:val="24"/>
        </w:rPr>
        <w:t>Tinh thần trách nhiệm cao, làm việc độc lập và chủ động trong công việc.</w:t>
      </w:r>
    </w:p>
    <w:p w:rsidR="00171277" w:rsidRPr="0055105F" w:rsidRDefault="00171277" w:rsidP="006975E9">
      <w:pPr>
        <w:numPr>
          <w:ilvl w:val="0"/>
          <w:numId w:val="4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5105F">
        <w:rPr>
          <w:rFonts w:ascii="Times New Roman" w:hAnsi="Times New Roman"/>
          <w:sz w:val="24"/>
          <w:szCs w:val="24"/>
        </w:rPr>
        <w:t>Tính cẩn thận, kiên trì, không ngại khó khăn và chịu được áp lực trong công việc.</w:t>
      </w:r>
    </w:p>
    <w:p w:rsidR="00171277" w:rsidRPr="0055105F" w:rsidRDefault="00171277" w:rsidP="006975E9">
      <w:pPr>
        <w:numPr>
          <w:ilvl w:val="0"/>
          <w:numId w:val="4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5105F">
        <w:rPr>
          <w:rFonts w:ascii="Times New Roman" w:hAnsi="Times New Roman"/>
          <w:sz w:val="24"/>
          <w:szCs w:val="24"/>
        </w:rPr>
        <w:t>Thời gian làm việc 44h/tuầ</w:t>
      </w:r>
      <w:r>
        <w:rPr>
          <w:rFonts w:ascii="Times New Roman" w:hAnsi="Times New Roman"/>
          <w:sz w:val="24"/>
          <w:szCs w:val="24"/>
        </w:rPr>
        <w:t xml:space="preserve">n: </w:t>
      </w:r>
      <w:r w:rsidRPr="0055105F">
        <w:rPr>
          <w:rFonts w:ascii="Times New Roman" w:hAnsi="Times New Roman"/>
          <w:sz w:val="24"/>
          <w:szCs w:val="24"/>
        </w:rPr>
        <w:t xml:space="preserve">giờ hành chính (từ 08:00h – 17:00h) (từ thứ 2 đến thứ 6, thứ </w:t>
      </w:r>
      <w:r>
        <w:rPr>
          <w:rFonts w:ascii="Times New Roman" w:hAnsi="Times New Roman"/>
          <w:sz w:val="24"/>
          <w:szCs w:val="24"/>
        </w:rPr>
        <w:t>7 làm 02 ngày/tháng).</w:t>
      </w:r>
    </w:p>
    <w:p w:rsidR="00171277" w:rsidRPr="0055105F" w:rsidRDefault="00171277" w:rsidP="00B13BAB">
      <w:pPr>
        <w:numPr>
          <w:ilvl w:val="0"/>
          <w:numId w:val="4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Địa điểm làm việc: </w:t>
      </w:r>
      <w:r>
        <w:rPr>
          <w:rFonts w:ascii="Times New Roman" w:hAnsi="Times New Roman"/>
          <w:b/>
          <w:sz w:val="24"/>
          <w:szCs w:val="24"/>
        </w:rPr>
        <w:t xml:space="preserve">18A Cộng Hòa, P. </w:t>
      </w:r>
      <w:r w:rsidRPr="0055105F"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b/>
          <w:sz w:val="24"/>
          <w:szCs w:val="24"/>
        </w:rPr>
        <w:t xml:space="preserve">, Q. </w:t>
      </w:r>
      <w:r w:rsidRPr="0055105F">
        <w:rPr>
          <w:rFonts w:ascii="Times New Roman" w:hAnsi="Times New Roman"/>
          <w:b/>
          <w:sz w:val="24"/>
          <w:szCs w:val="24"/>
        </w:rPr>
        <w:t>Tân Bình, HCM.</w:t>
      </w:r>
    </w:p>
    <w:p w:rsidR="00171277" w:rsidRPr="00584DD0" w:rsidRDefault="00171277" w:rsidP="006975E9">
      <w:pPr>
        <w:numPr>
          <w:ilvl w:val="0"/>
          <w:numId w:val="40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584DD0">
        <w:rPr>
          <w:rFonts w:ascii="Times New Roman" w:hAnsi="Times New Roman"/>
          <w:b/>
          <w:sz w:val="24"/>
          <w:szCs w:val="24"/>
        </w:rPr>
        <w:t>Quyền lợ</w:t>
      </w:r>
      <w:r>
        <w:rPr>
          <w:rFonts w:ascii="Times New Roman" w:hAnsi="Times New Roman"/>
          <w:b/>
          <w:sz w:val="24"/>
          <w:szCs w:val="24"/>
        </w:rPr>
        <w:t>i:</w:t>
      </w:r>
    </w:p>
    <w:p w:rsidR="00171277" w:rsidRPr="00584DD0" w:rsidRDefault="00171277" w:rsidP="002A1F1B">
      <w:pPr>
        <w:numPr>
          <w:ilvl w:val="0"/>
          <w:numId w:val="44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584DD0">
        <w:rPr>
          <w:rFonts w:ascii="Times New Roman" w:hAnsi="Times New Roman"/>
          <w:sz w:val="24"/>
          <w:szCs w:val="24"/>
        </w:rPr>
        <w:t>Cơ hội xây dựng, phát triển nghề nghiệp lâu dài và bền vững với Công ty.</w:t>
      </w:r>
    </w:p>
    <w:p w:rsidR="00171277" w:rsidRPr="00584DD0" w:rsidRDefault="00171277" w:rsidP="002A1F1B">
      <w:pPr>
        <w:numPr>
          <w:ilvl w:val="0"/>
          <w:numId w:val="44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584DD0">
        <w:rPr>
          <w:rFonts w:ascii="Times New Roman" w:hAnsi="Times New Roman"/>
          <w:sz w:val="24"/>
          <w:szCs w:val="24"/>
        </w:rPr>
        <w:t>Tham gia các chương trình đào tạo, chia sẻ kinh nghiệm.</w:t>
      </w:r>
    </w:p>
    <w:p w:rsidR="00171277" w:rsidRPr="00584DD0" w:rsidRDefault="00171277" w:rsidP="002A1F1B">
      <w:pPr>
        <w:numPr>
          <w:ilvl w:val="0"/>
          <w:numId w:val="44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584DD0">
        <w:rPr>
          <w:rFonts w:ascii="Times New Roman" w:hAnsi="Times New Roman"/>
          <w:sz w:val="24"/>
          <w:szCs w:val="24"/>
        </w:rPr>
        <w:t>Lương, thưởng theo hiệu quả công việc.</w:t>
      </w:r>
    </w:p>
    <w:p w:rsidR="00171277" w:rsidRPr="00584DD0" w:rsidRDefault="00171277" w:rsidP="00B13BAB">
      <w:pPr>
        <w:numPr>
          <w:ilvl w:val="0"/>
          <w:numId w:val="44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584DD0">
        <w:rPr>
          <w:rFonts w:ascii="Times New Roman" w:hAnsi="Times New Roman"/>
          <w:sz w:val="24"/>
          <w:szCs w:val="24"/>
        </w:rPr>
        <w:t>Môi trường làm việc vui vẻ, thân thiện.</w:t>
      </w:r>
    </w:p>
    <w:p w:rsidR="00171277" w:rsidRPr="00584DD0" w:rsidRDefault="00171277" w:rsidP="00B13BAB">
      <w:pPr>
        <w:numPr>
          <w:ilvl w:val="0"/>
          <w:numId w:val="40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584DD0">
        <w:rPr>
          <w:rFonts w:ascii="Times New Roman" w:hAnsi="Times New Roman"/>
          <w:b/>
          <w:sz w:val="24"/>
          <w:szCs w:val="24"/>
        </w:rPr>
        <w:t>Liên hệ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584DD0">
        <w:rPr>
          <w:rFonts w:ascii="Times New Roman" w:hAnsi="Times New Roman"/>
          <w:sz w:val="24"/>
          <w:szCs w:val="24"/>
        </w:rPr>
        <w:t>Hồ sơ xin việc bằng tiếng Việt/Anh gử</w:t>
      </w:r>
      <w:r>
        <w:rPr>
          <w:rFonts w:ascii="Times New Roman" w:hAnsi="Times New Roman"/>
          <w:sz w:val="24"/>
          <w:szCs w:val="24"/>
        </w:rPr>
        <w:t xml:space="preserve">i qua Email: </w:t>
      </w:r>
      <w:hyperlink r:id="rId7" w:history="1">
        <w:r w:rsidRPr="00584DD0">
          <w:rPr>
            <w:rStyle w:val="Hyperlink"/>
            <w:rFonts w:ascii="Times New Roman" w:hAnsi="Times New Roman"/>
            <w:b/>
            <w:sz w:val="24"/>
            <w:szCs w:val="24"/>
          </w:rPr>
          <w:t>tuyendung@uniqglobal.com</w:t>
        </w:r>
      </w:hyperlink>
      <w:r w:rsidRPr="00584DD0">
        <w:rPr>
          <w:rFonts w:ascii="Times New Roman" w:hAnsi="Times New Roman"/>
          <w:sz w:val="24"/>
          <w:szCs w:val="24"/>
        </w:rPr>
        <w:t xml:space="preserve">. Hạn cuối nhận hồ sơ </w:t>
      </w:r>
      <w:r w:rsidRPr="00584DD0">
        <w:rPr>
          <w:rFonts w:ascii="Times New Roman" w:hAnsi="Times New Roman"/>
          <w:b/>
          <w:sz w:val="24"/>
          <w:szCs w:val="24"/>
        </w:rPr>
        <w:t>30/05/2016</w:t>
      </w:r>
      <w:r w:rsidRPr="00584DD0">
        <w:rPr>
          <w:rFonts w:ascii="Times New Roman" w:hAnsi="Times New Roman"/>
          <w:sz w:val="24"/>
          <w:szCs w:val="24"/>
        </w:rPr>
        <w:t>. Xin vui lòng hồ sơ không đạt yêu cầu sẽ không được hoàn trả lại.</w:t>
      </w:r>
    </w:p>
    <w:p w:rsidR="00171277" w:rsidRPr="00584DD0" w:rsidRDefault="00171277" w:rsidP="006975E9">
      <w:pPr>
        <w:spacing w:after="0" w:line="240" w:lineRule="auto"/>
        <w:ind w:left="5760"/>
        <w:jc w:val="center"/>
        <w:rPr>
          <w:rFonts w:ascii="Times New Roman" w:hAnsi="Times New Roman"/>
          <w:i/>
          <w:sz w:val="24"/>
          <w:szCs w:val="24"/>
        </w:rPr>
      </w:pPr>
      <w:r w:rsidRPr="00584DD0">
        <w:rPr>
          <w:rFonts w:ascii="Times New Roman" w:hAnsi="Times New Roman"/>
          <w:i/>
          <w:sz w:val="24"/>
          <w:szCs w:val="24"/>
        </w:rPr>
        <w:t>Tp. HCM, ngày 02 tháng 05 năm 2016</w:t>
      </w:r>
    </w:p>
    <w:p w:rsidR="00171277" w:rsidRPr="00584DD0" w:rsidRDefault="00171277" w:rsidP="006975E9">
      <w:pPr>
        <w:spacing w:after="0" w:line="240" w:lineRule="auto"/>
        <w:ind w:left="5760"/>
        <w:jc w:val="center"/>
        <w:rPr>
          <w:rFonts w:ascii="Times New Roman" w:hAnsi="Times New Roman"/>
          <w:b/>
          <w:sz w:val="24"/>
          <w:szCs w:val="24"/>
        </w:rPr>
      </w:pPr>
      <w:r w:rsidRPr="00584DD0">
        <w:rPr>
          <w:rFonts w:ascii="Times New Roman" w:hAnsi="Times New Roman"/>
          <w:b/>
          <w:sz w:val="24"/>
          <w:szCs w:val="24"/>
        </w:rPr>
        <w:t>Ban Giám</w:t>
      </w:r>
      <w:bookmarkStart w:id="0" w:name="_GoBack"/>
      <w:bookmarkEnd w:id="0"/>
      <w:r w:rsidRPr="00584DD0">
        <w:rPr>
          <w:rFonts w:ascii="Times New Roman" w:hAnsi="Times New Roman"/>
          <w:b/>
          <w:sz w:val="24"/>
          <w:szCs w:val="24"/>
        </w:rPr>
        <w:t xml:space="preserve"> đốc</w:t>
      </w:r>
    </w:p>
    <w:p w:rsidR="00171277" w:rsidRPr="00584DD0" w:rsidRDefault="00171277" w:rsidP="006975E9">
      <w:pPr>
        <w:spacing w:after="0" w:line="240" w:lineRule="auto"/>
        <w:ind w:left="5760"/>
        <w:jc w:val="center"/>
        <w:rPr>
          <w:rFonts w:ascii="Times New Roman" w:hAnsi="Times New Roman"/>
          <w:b/>
          <w:sz w:val="24"/>
          <w:szCs w:val="24"/>
        </w:rPr>
      </w:pPr>
      <w:r w:rsidRPr="00584DD0">
        <w:rPr>
          <w:rFonts w:ascii="Times New Roman" w:hAnsi="Times New Roman"/>
          <w:b/>
          <w:sz w:val="24"/>
          <w:szCs w:val="24"/>
        </w:rPr>
        <w:t>(Đã ký)</w:t>
      </w:r>
    </w:p>
    <w:p w:rsidR="00171277" w:rsidRPr="00584DD0" w:rsidRDefault="00171277" w:rsidP="006975E9">
      <w:pPr>
        <w:spacing w:after="0" w:line="240" w:lineRule="auto"/>
        <w:ind w:left="6480"/>
        <w:jc w:val="center"/>
        <w:rPr>
          <w:rFonts w:ascii="Times New Roman" w:hAnsi="Times New Roman"/>
          <w:b/>
          <w:sz w:val="24"/>
          <w:szCs w:val="24"/>
        </w:rPr>
      </w:pPr>
    </w:p>
    <w:p w:rsidR="00171277" w:rsidRPr="00584DD0" w:rsidRDefault="00171277" w:rsidP="00584D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71277" w:rsidRPr="00584DD0" w:rsidRDefault="00171277" w:rsidP="006975E9">
      <w:pPr>
        <w:spacing w:after="0" w:line="240" w:lineRule="auto"/>
        <w:ind w:left="6480"/>
        <w:jc w:val="center"/>
        <w:rPr>
          <w:rFonts w:ascii="Times New Roman" w:hAnsi="Times New Roman"/>
          <w:b/>
          <w:sz w:val="24"/>
          <w:szCs w:val="24"/>
        </w:rPr>
      </w:pPr>
    </w:p>
    <w:p w:rsidR="00171277" w:rsidRPr="00584DD0" w:rsidRDefault="00171277" w:rsidP="006975E9">
      <w:pPr>
        <w:spacing w:after="0" w:line="240" w:lineRule="auto"/>
        <w:ind w:left="5760"/>
        <w:jc w:val="center"/>
        <w:rPr>
          <w:rFonts w:ascii="Times New Roman" w:hAnsi="Times New Roman"/>
          <w:b/>
          <w:sz w:val="24"/>
          <w:szCs w:val="24"/>
        </w:rPr>
      </w:pPr>
      <w:r w:rsidRPr="00584DD0">
        <w:rPr>
          <w:rFonts w:ascii="Times New Roman" w:hAnsi="Times New Roman"/>
          <w:b/>
          <w:sz w:val="24"/>
          <w:szCs w:val="24"/>
        </w:rPr>
        <w:t>Trần Ngọc Thanh</w:t>
      </w:r>
    </w:p>
    <w:p w:rsidR="00171277" w:rsidRPr="00584DD0" w:rsidRDefault="00171277" w:rsidP="006242A1">
      <w:pPr>
        <w:rPr>
          <w:sz w:val="24"/>
          <w:szCs w:val="24"/>
        </w:rPr>
      </w:pPr>
    </w:p>
    <w:sectPr w:rsidR="00171277" w:rsidRPr="00584DD0" w:rsidSect="00B937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134" w:right="1134" w:bottom="1134" w:left="1134" w:header="539" w:footer="53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277" w:rsidRDefault="00171277" w:rsidP="009F2CF5">
      <w:pPr>
        <w:spacing w:after="0" w:line="240" w:lineRule="auto"/>
      </w:pPr>
      <w:r>
        <w:separator/>
      </w:r>
    </w:p>
  </w:endnote>
  <w:endnote w:type="continuationSeparator" w:id="0">
    <w:p w:rsidR="00171277" w:rsidRDefault="00171277" w:rsidP="009F2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277" w:rsidRDefault="0017127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277" w:rsidRPr="00C81A10" w:rsidRDefault="00171277" w:rsidP="007C723B">
    <w:pPr>
      <w:pStyle w:val="Footer"/>
      <w:tabs>
        <w:tab w:val="clear" w:pos="4680"/>
        <w:tab w:val="clear" w:pos="9360"/>
        <w:tab w:val="center" w:pos="4820"/>
        <w:tab w:val="right" w:pos="9639"/>
      </w:tabs>
      <w:rPr>
        <w:rFonts w:ascii="Tahoma" w:hAnsi="Tahoma" w:cs="Tahoma"/>
        <w:sz w:val="20"/>
        <w:szCs w:val="20"/>
      </w:rPr>
    </w:pPr>
    <w:r w:rsidRPr="007B3C4A">
      <w:rPr>
        <w:rFonts w:ascii="Tahoma" w:hAnsi="Tahoma" w:cs="Tahoma"/>
        <w:sz w:val="20"/>
        <w:szCs w:val="20"/>
      </w:rPr>
      <w:pict>
        <v:rect id="_x0000_i1026" style="width:467.75pt;height:1pt" o:hralign="center" o:hrstd="t" o:hrnoshade="t" o:hr="t" fillcolor="black" stroked="f"/>
      </w:pict>
    </w:r>
  </w:p>
  <w:p w:rsidR="00171277" w:rsidRPr="00E9636A" w:rsidRDefault="00171277" w:rsidP="007C723B">
    <w:pPr>
      <w:pStyle w:val="Footer"/>
      <w:tabs>
        <w:tab w:val="clear" w:pos="9360"/>
        <w:tab w:val="right" w:pos="9639"/>
      </w:tabs>
      <w:rPr>
        <w:rFonts w:ascii="Times New Roman" w:hAnsi="Times New Roman"/>
        <w:sz w:val="20"/>
        <w:szCs w:val="20"/>
      </w:rPr>
    </w:pPr>
    <w:r w:rsidRPr="00E9636A">
      <w:rPr>
        <w:rFonts w:ascii="Times New Roman" w:hAnsi="Times New Roman"/>
        <w:sz w:val="20"/>
        <w:szCs w:val="20"/>
      </w:rPr>
      <w:t>Lầ</w:t>
    </w:r>
    <w:r>
      <w:rPr>
        <w:rFonts w:ascii="Times New Roman" w:hAnsi="Times New Roman"/>
        <w:sz w:val="20"/>
        <w:szCs w:val="20"/>
      </w:rPr>
      <w:t xml:space="preserve">n ban hành: 01 </w:t>
    </w:r>
    <w:r>
      <w:rPr>
        <w:rFonts w:ascii="Times New Roman" w:hAnsi="Times New Roman"/>
        <w:sz w:val="20"/>
        <w:szCs w:val="20"/>
      </w:rPr>
      <w:tab/>
      <w:t>Ngày ban hành: 20/06/2015</w:t>
    </w:r>
    <w:r w:rsidRPr="00E9636A">
      <w:rPr>
        <w:rFonts w:ascii="Times New Roman" w:hAnsi="Times New Roman"/>
        <w:sz w:val="20"/>
        <w:szCs w:val="20"/>
      </w:rPr>
      <w:t xml:space="preserve"> </w:t>
    </w:r>
    <w:r w:rsidRPr="00E9636A">
      <w:rPr>
        <w:rFonts w:ascii="Times New Roman" w:hAnsi="Times New Roman"/>
        <w:sz w:val="20"/>
        <w:szCs w:val="20"/>
      </w:rPr>
      <w:tab/>
      <w:t>Số trang</w:t>
    </w:r>
    <w:r w:rsidRPr="00E9636A">
      <w:rPr>
        <w:rFonts w:ascii="Times New Roman" w:hAnsi="Times New Roman"/>
        <w:b/>
        <w:sz w:val="20"/>
        <w:szCs w:val="20"/>
      </w:rPr>
      <w:t xml:space="preserve">: </w:t>
    </w:r>
    <w:r w:rsidRPr="00E9636A">
      <w:rPr>
        <w:rFonts w:ascii="Times New Roman" w:hAnsi="Times New Roman"/>
        <w:noProof/>
        <w:sz w:val="20"/>
        <w:szCs w:val="20"/>
      </w:rPr>
      <w:fldChar w:fldCharType="begin"/>
    </w:r>
    <w:r w:rsidRPr="00E9636A">
      <w:rPr>
        <w:rFonts w:ascii="Times New Roman" w:hAnsi="Times New Roman"/>
        <w:noProof/>
        <w:sz w:val="20"/>
        <w:szCs w:val="20"/>
      </w:rPr>
      <w:instrText xml:space="preserve"> PAGE  \* Arabic  \* MERGEFORMAT </w:instrText>
    </w:r>
    <w:r w:rsidRPr="00E9636A">
      <w:rPr>
        <w:rFonts w:ascii="Times New Roman" w:hAnsi="Times New Roman"/>
        <w:noProof/>
        <w:sz w:val="20"/>
        <w:szCs w:val="20"/>
      </w:rPr>
      <w:fldChar w:fldCharType="separate"/>
    </w:r>
    <w:r>
      <w:rPr>
        <w:rFonts w:ascii="Times New Roman" w:hAnsi="Times New Roman"/>
        <w:noProof/>
        <w:sz w:val="20"/>
        <w:szCs w:val="20"/>
      </w:rPr>
      <w:t>1</w:t>
    </w:r>
    <w:r w:rsidRPr="00E9636A">
      <w:rPr>
        <w:rFonts w:ascii="Times New Roman" w:hAnsi="Times New Roman"/>
        <w:noProof/>
        <w:sz w:val="20"/>
        <w:szCs w:val="20"/>
      </w:rPr>
      <w:fldChar w:fldCharType="end"/>
    </w:r>
    <w:r w:rsidRPr="00E9636A">
      <w:rPr>
        <w:rFonts w:ascii="Times New Roman" w:hAnsi="Times New Roman"/>
        <w:noProof/>
        <w:sz w:val="20"/>
        <w:szCs w:val="20"/>
      </w:rPr>
      <w:t>/</w:t>
    </w:r>
    <w:fldSimple w:instr=" NUMPAGES  \* Arabic  \* MERGEFORMAT ">
      <w:r w:rsidRPr="00192A25">
        <w:rPr>
          <w:rFonts w:ascii="Times New Roman" w:hAnsi="Times New Roman"/>
          <w:noProof/>
          <w:sz w:val="20"/>
          <w:szCs w:val="20"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277" w:rsidRDefault="001712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277" w:rsidRDefault="00171277" w:rsidP="009F2CF5">
      <w:pPr>
        <w:spacing w:after="0" w:line="240" w:lineRule="auto"/>
      </w:pPr>
      <w:r>
        <w:separator/>
      </w:r>
    </w:p>
  </w:footnote>
  <w:footnote w:type="continuationSeparator" w:id="0">
    <w:p w:rsidR="00171277" w:rsidRDefault="00171277" w:rsidP="009F2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277" w:rsidRDefault="0017127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2167"/>
      <w:gridCol w:w="5347"/>
      <w:gridCol w:w="2126"/>
    </w:tblGrid>
    <w:tr w:rsidR="00171277" w:rsidTr="003B01CF">
      <w:tc>
        <w:tcPr>
          <w:tcW w:w="2126" w:type="dxa"/>
          <w:vAlign w:val="center"/>
        </w:tcPr>
        <w:p w:rsidR="00171277" w:rsidRPr="003B01CF" w:rsidRDefault="00171277" w:rsidP="003B01CF">
          <w:pPr>
            <w:pStyle w:val="Header"/>
            <w:tabs>
              <w:tab w:val="clear" w:pos="4680"/>
              <w:tab w:val="clear" w:pos="9360"/>
            </w:tabs>
            <w:jc w:val="center"/>
            <w:rPr>
              <w:rFonts w:ascii="Tahoma" w:hAnsi="Tahoma" w:cs="Tahoma"/>
              <w:sz w:val="20"/>
              <w:szCs w:val="20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2049" type="#_x0000_t75" style="position:absolute;left:0;text-align:left;margin-left:.95pt;margin-top:12.75pt;width:97.5pt;height:45pt;z-index:-251656192;visibility:visible" wrapcoords="17612 720 -166 1800 -166 7200 0 14760 4818 15480 17612 15480 18443 15480 20935 15480 21434 14040 21600 4680 19606 1080 18443 720 17612 720">
                <v:imagedata r:id="rId1" o:title=""/>
                <w10:wrap type="through"/>
              </v:shape>
            </w:pict>
          </w:r>
        </w:p>
      </w:tc>
      <w:tc>
        <w:tcPr>
          <w:tcW w:w="5347" w:type="dxa"/>
          <w:vAlign w:val="center"/>
        </w:tcPr>
        <w:p w:rsidR="00171277" w:rsidRPr="003B01CF" w:rsidRDefault="00171277" w:rsidP="003B01CF">
          <w:pPr>
            <w:pStyle w:val="Header"/>
            <w:tabs>
              <w:tab w:val="clear" w:pos="4680"/>
              <w:tab w:val="clear" w:pos="9360"/>
            </w:tabs>
            <w:jc w:val="center"/>
            <w:rPr>
              <w:rFonts w:ascii="Times New Roman" w:hAnsi="Times New Roman"/>
              <w:b/>
              <w:color w:val="000000"/>
              <w:sz w:val="32"/>
              <w:szCs w:val="32"/>
            </w:rPr>
          </w:pPr>
          <w:r w:rsidRPr="003B01CF">
            <w:rPr>
              <w:rFonts w:ascii="Times New Roman" w:hAnsi="Times New Roman"/>
              <w:b/>
              <w:color w:val="000000"/>
              <w:sz w:val="32"/>
              <w:szCs w:val="32"/>
            </w:rPr>
            <w:t>THÔNG BÁO TUYỂN DỤNG</w:t>
          </w:r>
        </w:p>
      </w:tc>
      <w:tc>
        <w:tcPr>
          <w:tcW w:w="2126" w:type="dxa"/>
          <w:vAlign w:val="center"/>
        </w:tcPr>
        <w:p w:rsidR="00171277" w:rsidRPr="003B01CF" w:rsidRDefault="00171277" w:rsidP="003B01CF">
          <w:pPr>
            <w:pStyle w:val="Header"/>
            <w:tabs>
              <w:tab w:val="clear" w:pos="4680"/>
              <w:tab w:val="clear" w:pos="9360"/>
            </w:tabs>
            <w:jc w:val="center"/>
            <w:rPr>
              <w:rFonts w:ascii="Times New Roman" w:hAnsi="Times New Roman"/>
              <w:sz w:val="24"/>
              <w:szCs w:val="24"/>
            </w:rPr>
          </w:pPr>
          <w:r w:rsidRPr="003B01CF">
            <w:rPr>
              <w:rFonts w:ascii="Times New Roman" w:hAnsi="Times New Roman"/>
              <w:b/>
              <w:sz w:val="24"/>
              <w:szCs w:val="24"/>
            </w:rPr>
            <w:t>AD-FO06</w:t>
          </w:r>
        </w:p>
      </w:tc>
    </w:tr>
  </w:tbl>
  <w:p w:rsidR="00171277" w:rsidRPr="00FA6281" w:rsidRDefault="00171277" w:rsidP="00FA6281">
    <w:pPr>
      <w:pStyle w:val="Header"/>
      <w:tabs>
        <w:tab w:val="clear" w:pos="4680"/>
        <w:tab w:val="clear" w:pos="9360"/>
      </w:tabs>
      <w:rPr>
        <w:rFonts w:ascii="Tahoma" w:hAnsi="Tahoma" w:cs="Tahoma"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277" w:rsidRDefault="0017127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D5736"/>
    <w:multiLevelType w:val="hybridMultilevel"/>
    <w:tmpl w:val="D98ED3F8"/>
    <w:lvl w:ilvl="0" w:tplc="5BC29662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8181E"/>
    <w:multiLevelType w:val="hybridMultilevel"/>
    <w:tmpl w:val="098A4C2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E60DC4"/>
    <w:multiLevelType w:val="hybridMultilevel"/>
    <w:tmpl w:val="711EED02"/>
    <w:lvl w:ilvl="0" w:tplc="28F0CA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3E4A08"/>
    <w:multiLevelType w:val="hybridMultilevel"/>
    <w:tmpl w:val="B224BD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3F4689"/>
    <w:multiLevelType w:val="hybridMultilevel"/>
    <w:tmpl w:val="7728C8DA"/>
    <w:lvl w:ilvl="0" w:tplc="07DA8CA4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FBEC2F9A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hint="default"/>
      </w:rPr>
    </w:lvl>
    <w:lvl w:ilvl="2" w:tplc="8542B8A0">
      <w:start w:val="1"/>
      <w:numFmt w:val="bullet"/>
      <w:lvlText w:val="+"/>
      <w:lvlJc w:val="left"/>
      <w:pPr>
        <w:ind w:left="2084" w:hanging="180"/>
      </w:pPr>
      <w:rPr>
        <w:rFonts w:ascii="Tahoma" w:hAnsi="Tahoma" w:hint="default"/>
        <w:b w:val="0"/>
        <w:color w:val="auto"/>
        <w:sz w:val="20"/>
        <w:u w:val="none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0D873789"/>
    <w:multiLevelType w:val="hybridMultilevel"/>
    <w:tmpl w:val="7EF84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1B060E"/>
    <w:multiLevelType w:val="hybridMultilevel"/>
    <w:tmpl w:val="B8D8AD8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6A9C8226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A2007894">
      <w:numFmt w:val="bullet"/>
      <w:lvlText w:val=""/>
      <w:lvlJc w:val="left"/>
      <w:pPr>
        <w:ind w:left="2340" w:hanging="360"/>
      </w:pPr>
      <w:rPr>
        <w:rFonts w:ascii="Wingdings" w:eastAsia="Times New Roman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1047EEB"/>
    <w:multiLevelType w:val="multilevel"/>
    <w:tmpl w:val="244E198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708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129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cs="Times New Roman" w:hint="default"/>
      </w:rPr>
    </w:lvl>
  </w:abstractNum>
  <w:abstractNum w:abstractNumId="8">
    <w:nsid w:val="13596679"/>
    <w:multiLevelType w:val="multilevel"/>
    <w:tmpl w:val="C4C07DF2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306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12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765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118" w:hanging="21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111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64" w:hanging="2520"/>
      </w:pPr>
      <w:rPr>
        <w:rFonts w:cs="Times New Roman" w:hint="default"/>
      </w:rPr>
    </w:lvl>
  </w:abstractNum>
  <w:abstractNum w:abstractNumId="9">
    <w:nsid w:val="13E86B43"/>
    <w:multiLevelType w:val="hybridMultilevel"/>
    <w:tmpl w:val="5FE8C7A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>
    <w:nsid w:val="1478718B"/>
    <w:multiLevelType w:val="hybridMultilevel"/>
    <w:tmpl w:val="4300E686"/>
    <w:lvl w:ilvl="0" w:tplc="040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1">
    <w:nsid w:val="16BD0A5A"/>
    <w:multiLevelType w:val="hybridMultilevel"/>
    <w:tmpl w:val="339669C8"/>
    <w:lvl w:ilvl="0" w:tplc="A2960708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00785F"/>
    <w:multiLevelType w:val="hybridMultilevel"/>
    <w:tmpl w:val="50AC6798"/>
    <w:lvl w:ilvl="0" w:tplc="D80822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A814145"/>
    <w:multiLevelType w:val="hybridMultilevel"/>
    <w:tmpl w:val="75385F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EA107C1"/>
    <w:multiLevelType w:val="hybridMultilevel"/>
    <w:tmpl w:val="365258EA"/>
    <w:lvl w:ilvl="0" w:tplc="6CF8FC0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FC2A59"/>
    <w:multiLevelType w:val="hybridMultilevel"/>
    <w:tmpl w:val="4342BBD0"/>
    <w:lvl w:ilvl="0" w:tplc="DEB8F4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F974FC"/>
    <w:multiLevelType w:val="hybridMultilevel"/>
    <w:tmpl w:val="7B2CAD32"/>
    <w:lvl w:ilvl="0" w:tplc="A2960708">
      <w:numFmt w:val="bullet"/>
      <w:lvlText w:val="-"/>
      <w:lvlJc w:val="left"/>
      <w:pPr>
        <w:ind w:left="144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A730379"/>
    <w:multiLevelType w:val="hybridMultilevel"/>
    <w:tmpl w:val="B57A7C7A"/>
    <w:lvl w:ilvl="0" w:tplc="DEB8F4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DEB8F4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B1429D4"/>
    <w:multiLevelType w:val="hybridMultilevel"/>
    <w:tmpl w:val="BD48F636"/>
    <w:lvl w:ilvl="0" w:tplc="040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3C246A93"/>
    <w:multiLevelType w:val="hybridMultilevel"/>
    <w:tmpl w:val="F15285E2"/>
    <w:lvl w:ilvl="0" w:tplc="28F0CA3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C733A2E"/>
    <w:multiLevelType w:val="hybridMultilevel"/>
    <w:tmpl w:val="58CE364E"/>
    <w:lvl w:ilvl="0" w:tplc="D80822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DEB8F4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EF048D6"/>
    <w:multiLevelType w:val="hybridMultilevel"/>
    <w:tmpl w:val="04A45722"/>
    <w:lvl w:ilvl="0" w:tplc="07DA8CA4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A2960708">
      <w:numFmt w:val="bullet"/>
      <w:lvlText w:val="-"/>
      <w:lvlJc w:val="left"/>
      <w:pPr>
        <w:ind w:left="1364" w:hanging="360"/>
      </w:pPr>
      <w:rPr>
        <w:rFonts w:ascii="Tahoma" w:eastAsia="Times New Roman" w:hAnsi="Tahoma" w:hint="default"/>
      </w:rPr>
    </w:lvl>
    <w:lvl w:ilvl="2" w:tplc="A2960708">
      <w:numFmt w:val="bullet"/>
      <w:lvlText w:val="-"/>
      <w:lvlJc w:val="left"/>
      <w:pPr>
        <w:ind w:left="2084" w:hanging="180"/>
      </w:pPr>
      <w:rPr>
        <w:rFonts w:ascii="Tahoma" w:eastAsia="Times New Roman" w:hAnsi="Tahoma" w:hint="default"/>
        <w:b/>
        <w:color w:val="auto"/>
        <w:sz w:val="28"/>
        <w:u w:val="none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2">
    <w:nsid w:val="411337BF"/>
    <w:multiLevelType w:val="hybridMultilevel"/>
    <w:tmpl w:val="B5004598"/>
    <w:lvl w:ilvl="0" w:tplc="040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3">
    <w:nsid w:val="427001F2"/>
    <w:multiLevelType w:val="multilevel"/>
    <w:tmpl w:val="8662F67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4">
    <w:nsid w:val="4A7F3EF0"/>
    <w:multiLevelType w:val="hybridMultilevel"/>
    <w:tmpl w:val="B832C5AE"/>
    <w:lvl w:ilvl="0" w:tplc="B54EE4D8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157919"/>
    <w:multiLevelType w:val="hybridMultilevel"/>
    <w:tmpl w:val="1A2ED722"/>
    <w:lvl w:ilvl="0" w:tplc="07DA8CA4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A2960708">
      <w:numFmt w:val="bullet"/>
      <w:lvlText w:val="-"/>
      <w:lvlJc w:val="left"/>
      <w:pPr>
        <w:ind w:left="1364" w:hanging="360"/>
      </w:pPr>
      <w:rPr>
        <w:rFonts w:ascii="Tahoma" w:eastAsia="Times New Roman" w:hAnsi="Tahoma" w:hint="default"/>
      </w:rPr>
    </w:lvl>
    <w:lvl w:ilvl="2" w:tplc="EDFA11BC">
      <w:numFmt w:val="bullet"/>
      <w:lvlText w:val="-"/>
      <w:lvlJc w:val="left"/>
      <w:pPr>
        <w:ind w:left="2084" w:hanging="180"/>
      </w:pPr>
      <w:rPr>
        <w:rFonts w:ascii="Tahoma" w:eastAsia="Times New Roman" w:hAnsi="Tahoma" w:hint="default"/>
        <w:b w:val="0"/>
        <w:color w:val="auto"/>
        <w:sz w:val="20"/>
        <w:u w:val="none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>
    <w:nsid w:val="4E322A1A"/>
    <w:multiLevelType w:val="hybridMultilevel"/>
    <w:tmpl w:val="DCDC8BA2"/>
    <w:lvl w:ilvl="0" w:tplc="07DA8CA4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A2960708">
      <w:numFmt w:val="bullet"/>
      <w:lvlText w:val="-"/>
      <w:lvlJc w:val="left"/>
      <w:pPr>
        <w:ind w:left="1364" w:hanging="360"/>
      </w:pPr>
      <w:rPr>
        <w:rFonts w:ascii="Tahoma" w:eastAsia="Times New Roman" w:hAnsi="Tahoma" w:hint="default"/>
      </w:rPr>
    </w:lvl>
    <w:lvl w:ilvl="2" w:tplc="2918FAAE">
      <w:start w:val="1"/>
      <w:numFmt w:val="bullet"/>
      <w:lvlText w:val=""/>
      <w:lvlJc w:val="left"/>
      <w:pPr>
        <w:ind w:left="2084" w:hanging="180"/>
      </w:pPr>
      <w:rPr>
        <w:rFonts w:ascii="Symbol" w:hAnsi="Symbol" w:hint="default"/>
        <w:b w:val="0"/>
        <w:color w:val="auto"/>
        <w:sz w:val="24"/>
        <w:u w:val="none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>
    <w:nsid w:val="500939BE"/>
    <w:multiLevelType w:val="hybridMultilevel"/>
    <w:tmpl w:val="085892F2"/>
    <w:lvl w:ilvl="0" w:tplc="1EE0D2BC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4E4E1E"/>
    <w:multiLevelType w:val="hybridMultilevel"/>
    <w:tmpl w:val="CADCF5AA"/>
    <w:lvl w:ilvl="0" w:tplc="30023078">
      <w:start w:val="1"/>
      <w:numFmt w:val="decimal"/>
      <w:lvlText w:val="Điều %1: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3E1EBA"/>
    <w:multiLevelType w:val="hybridMultilevel"/>
    <w:tmpl w:val="ED462FB4"/>
    <w:lvl w:ilvl="0" w:tplc="65E0B482">
      <w:start w:val="1"/>
      <w:numFmt w:val="bullet"/>
      <w:lvlText w:val="+"/>
      <w:lvlJc w:val="left"/>
      <w:pPr>
        <w:ind w:left="1440" w:hanging="360"/>
      </w:pPr>
      <w:rPr>
        <w:rFonts w:ascii="Tahoma" w:hAnsi="Tahoma" w:hint="default"/>
        <w:b/>
        <w:color w:val="auto"/>
        <w:sz w:val="20"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D4B55E5"/>
    <w:multiLevelType w:val="hybridMultilevel"/>
    <w:tmpl w:val="17F46340"/>
    <w:lvl w:ilvl="0" w:tplc="042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0420B48"/>
    <w:multiLevelType w:val="multilevel"/>
    <w:tmpl w:val="F7BA438E"/>
    <w:lvl w:ilvl="0">
      <w:start w:val="6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32">
    <w:nsid w:val="61C6275D"/>
    <w:multiLevelType w:val="hybridMultilevel"/>
    <w:tmpl w:val="1B46D746"/>
    <w:lvl w:ilvl="0" w:tplc="CAD6FEC2">
      <w:start w:val="18"/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2C50E8"/>
    <w:multiLevelType w:val="hybridMultilevel"/>
    <w:tmpl w:val="3E7206EC"/>
    <w:lvl w:ilvl="0" w:tplc="A1385C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591E9B"/>
    <w:multiLevelType w:val="hybridMultilevel"/>
    <w:tmpl w:val="A4B8D18E"/>
    <w:lvl w:ilvl="0" w:tplc="BA84F6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403354"/>
    <w:multiLevelType w:val="hybridMultilevel"/>
    <w:tmpl w:val="D53C0EF0"/>
    <w:lvl w:ilvl="0" w:tplc="DEB8F44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DB87F9A"/>
    <w:multiLevelType w:val="multilevel"/>
    <w:tmpl w:val="D9CAD91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7">
    <w:nsid w:val="75F17EEC"/>
    <w:multiLevelType w:val="hybridMultilevel"/>
    <w:tmpl w:val="16343222"/>
    <w:lvl w:ilvl="0" w:tplc="A2960708">
      <w:numFmt w:val="bullet"/>
      <w:lvlText w:val="-"/>
      <w:lvlJc w:val="left"/>
      <w:pPr>
        <w:ind w:left="1287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6DC2F2E"/>
    <w:multiLevelType w:val="hybridMultilevel"/>
    <w:tmpl w:val="98080BB0"/>
    <w:lvl w:ilvl="0" w:tplc="C59ECD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77808E7"/>
    <w:multiLevelType w:val="hybridMultilevel"/>
    <w:tmpl w:val="6398581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>
    <w:nsid w:val="7A8176A1"/>
    <w:multiLevelType w:val="hybridMultilevel"/>
    <w:tmpl w:val="8A682E76"/>
    <w:lvl w:ilvl="0" w:tplc="A2960708">
      <w:numFmt w:val="bullet"/>
      <w:lvlText w:val="-"/>
      <w:lvlJc w:val="left"/>
      <w:pPr>
        <w:ind w:left="1746" w:hanging="360"/>
      </w:pPr>
      <w:rPr>
        <w:rFonts w:ascii="Tahoma" w:eastAsia="Times New Roman" w:hAnsi="Tahoma" w:hint="default"/>
      </w:rPr>
    </w:lvl>
    <w:lvl w:ilvl="1" w:tplc="04090003">
      <w:start w:val="1"/>
      <w:numFmt w:val="bullet"/>
      <w:lvlText w:val="o"/>
      <w:lvlJc w:val="left"/>
      <w:pPr>
        <w:ind w:left="246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41">
    <w:nsid w:val="7D7E1D5E"/>
    <w:multiLevelType w:val="hybridMultilevel"/>
    <w:tmpl w:val="917A97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FD96CDE"/>
    <w:multiLevelType w:val="hybridMultilevel"/>
    <w:tmpl w:val="9C90C070"/>
    <w:lvl w:ilvl="0" w:tplc="A2960708">
      <w:numFmt w:val="bullet"/>
      <w:lvlText w:val="-"/>
      <w:lvlJc w:val="left"/>
      <w:pPr>
        <w:ind w:left="927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FF70307"/>
    <w:multiLevelType w:val="hybridMultilevel"/>
    <w:tmpl w:val="917A97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4"/>
  </w:num>
  <w:num w:numId="5">
    <w:abstractNumId w:val="18"/>
  </w:num>
  <w:num w:numId="6">
    <w:abstractNumId w:val="37"/>
  </w:num>
  <w:num w:numId="7">
    <w:abstractNumId w:val="42"/>
  </w:num>
  <w:num w:numId="8">
    <w:abstractNumId w:val="21"/>
  </w:num>
  <w:num w:numId="9">
    <w:abstractNumId w:val="25"/>
  </w:num>
  <w:num w:numId="10">
    <w:abstractNumId w:val="8"/>
  </w:num>
  <w:num w:numId="11">
    <w:abstractNumId w:val="34"/>
  </w:num>
  <w:num w:numId="12">
    <w:abstractNumId w:val="5"/>
  </w:num>
  <w:num w:numId="13">
    <w:abstractNumId w:val="23"/>
  </w:num>
  <w:num w:numId="14">
    <w:abstractNumId w:val="26"/>
  </w:num>
  <w:num w:numId="15">
    <w:abstractNumId w:val="7"/>
  </w:num>
  <w:num w:numId="16">
    <w:abstractNumId w:val="29"/>
  </w:num>
  <w:num w:numId="17">
    <w:abstractNumId w:val="31"/>
  </w:num>
  <w:num w:numId="18">
    <w:abstractNumId w:val="27"/>
  </w:num>
  <w:num w:numId="19">
    <w:abstractNumId w:val="36"/>
  </w:num>
  <w:num w:numId="20">
    <w:abstractNumId w:val="38"/>
  </w:num>
  <w:num w:numId="21">
    <w:abstractNumId w:val="33"/>
  </w:num>
  <w:num w:numId="22">
    <w:abstractNumId w:val="28"/>
  </w:num>
  <w:num w:numId="23">
    <w:abstractNumId w:val="32"/>
  </w:num>
  <w:num w:numId="24">
    <w:abstractNumId w:val="30"/>
  </w:num>
  <w:num w:numId="25">
    <w:abstractNumId w:val="9"/>
  </w:num>
  <w:num w:numId="26">
    <w:abstractNumId w:val="6"/>
  </w:num>
  <w:num w:numId="27">
    <w:abstractNumId w:val="16"/>
  </w:num>
  <w:num w:numId="28">
    <w:abstractNumId w:val="39"/>
  </w:num>
  <w:num w:numId="29">
    <w:abstractNumId w:val="40"/>
  </w:num>
  <w:num w:numId="30">
    <w:abstractNumId w:val="10"/>
  </w:num>
  <w:num w:numId="31">
    <w:abstractNumId w:val="22"/>
  </w:num>
  <w:num w:numId="32">
    <w:abstractNumId w:val="15"/>
  </w:num>
  <w:num w:numId="33">
    <w:abstractNumId w:val="35"/>
  </w:num>
  <w:num w:numId="34">
    <w:abstractNumId w:val="41"/>
  </w:num>
  <w:num w:numId="35">
    <w:abstractNumId w:val="43"/>
  </w:num>
  <w:num w:numId="36">
    <w:abstractNumId w:val="3"/>
  </w:num>
  <w:num w:numId="37">
    <w:abstractNumId w:val="14"/>
  </w:num>
  <w:num w:numId="38">
    <w:abstractNumId w:val="2"/>
  </w:num>
  <w:num w:numId="39">
    <w:abstractNumId w:val="24"/>
  </w:num>
  <w:num w:numId="40">
    <w:abstractNumId w:val="12"/>
  </w:num>
  <w:num w:numId="41">
    <w:abstractNumId w:val="19"/>
  </w:num>
  <w:num w:numId="42">
    <w:abstractNumId w:val="13"/>
  </w:num>
  <w:num w:numId="43">
    <w:abstractNumId w:val="20"/>
  </w:num>
  <w:num w:numId="4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17F1"/>
    <w:rsid w:val="000030E3"/>
    <w:rsid w:val="00003233"/>
    <w:rsid w:val="00003EC2"/>
    <w:rsid w:val="00004457"/>
    <w:rsid w:val="00004630"/>
    <w:rsid w:val="000066E7"/>
    <w:rsid w:val="00006780"/>
    <w:rsid w:val="00010D1A"/>
    <w:rsid w:val="0001355C"/>
    <w:rsid w:val="000141CE"/>
    <w:rsid w:val="00014FA7"/>
    <w:rsid w:val="00015731"/>
    <w:rsid w:val="00020266"/>
    <w:rsid w:val="000206D5"/>
    <w:rsid w:val="00023717"/>
    <w:rsid w:val="0002397D"/>
    <w:rsid w:val="000242B8"/>
    <w:rsid w:val="000247EB"/>
    <w:rsid w:val="00025C19"/>
    <w:rsid w:val="00026337"/>
    <w:rsid w:val="00027B9F"/>
    <w:rsid w:val="000300B4"/>
    <w:rsid w:val="000311AA"/>
    <w:rsid w:val="0003306C"/>
    <w:rsid w:val="00033790"/>
    <w:rsid w:val="0003491B"/>
    <w:rsid w:val="00034EF3"/>
    <w:rsid w:val="000357CE"/>
    <w:rsid w:val="0003677F"/>
    <w:rsid w:val="000371D4"/>
    <w:rsid w:val="000411DB"/>
    <w:rsid w:val="00041DEC"/>
    <w:rsid w:val="000431FE"/>
    <w:rsid w:val="00046C0D"/>
    <w:rsid w:val="000505E2"/>
    <w:rsid w:val="00053F9E"/>
    <w:rsid w:val="000646F2"/>
    <w:rsid w:val="00064A60"/>
    <w:rsid w:val="00066819"/>
    <w:rsid w:val="00071369"/>
    <w:rsid w:val="00073DE4"/>
    <w:rsid w:val="0007501A"/>
    <w:rsid w:val="0007673D"/>
    <w:rsid w:val="000768D3"/>
    <w:rsid w:val="0007799C"/>
    <w:rsid w:val="00080197"/>
    <w:rsid w:val="000817DB"/>
    <w:rsid w:val="00084289"/>
    <w:rsid w:val="00085E12"/>
    <w:rsid w:val="000865C9"/>
    <w:rsid w:val="0008677F"/>
    <w:rsid w:val="00090771"/>
    <w:rsid w:val="0009290F"/>
    <w:rsid w:val="00093033"/>
    <w:rsid w:val="00095ECF"/>
    <w:rsid w:val="00096AD0"/>
    <w:rsid w:val="000976DF"/>
    <w:rsid w:val="000A0106"/>
    <w:rsid w:val="000A045E"/>
    <w:rsid w:val="000A0EF2"/>
    <w:rsid w:val="000A27D6"/>
    <w:rsid w:val="000A3735"/>
    <w:rsid w:val="000A510D"/>
    <w:rsid w:val="000A7C69"/>
    <w:rsid w:val="000B3410"/>
    <w:rsid w:val="000C0750"/>
    <w:rsid w:val="000C1C37"/>
    <w:rsid w:val="000C26A8"/>
    <w:rsid w:val="000C374F"/>
    <w:rsid w:val="000C5490"/>
    <w:rsid w:val="000C693D"/>
    <w:rsid w:val="000C6C45"/>
    <w:rsid w:val="000C74BD"/>
    <w:rsid w:val="000D2C79"/>
    <w:rsid w:val="000D2FF7"/>
    <w:rsid w:val="000D5BE6"/>
    <w:rsid w:val="000D7E8C"/>
    <w:rsid w:val="000E4DD9"/>
    <w:rsid w:val="000E533A"/>
    <w:rsid w:val="000E5B19"/>
    <w:rsid w:val="000E757C"/>
    <w:rsid w:val="000F17C5"/>
    <w:rsid w:val="000F3B8F"/>
    <w:rsid w:val="000F5E1F"/>
    <w:rsid w:val="000F75A6"/>
    <w:rsid w:val="000F77FB"/>
    <w:rsid w:val="00100AD6"/>
    <w:rsid w:val="00100D96"/>
    <w:rsid w:val="00101C4B"/>
    <w:rsid w:val="00103599"/>
    <w:rsid w:val="0010373E"/>
    <w:rsid w:val="001049E4"/>
    <w:rsid w:val="00104F49"/>
    <w:rsid w:val="00105400"/>
    <w:rsid w:val="00106F28"/>
    <w:rsid w:val="001072F0"/>
    <w:rsid w:val="001073AE"/>
    <w:rsid w:val="00107921"/>
    <w:rsid w:val="0010796C"/>
    <w:rsid w:val="001106E9"/>
    <w:rsid w:val="00110F12"/>
    <w:rsid w:val="0011237E"/>
    <w:rsid w:val="00112628"/>
    <w:rsid w:val="00120008"/>
    <w:rsid w:val="00124D4E"/>
    <w:rsid w:val="00126798"/>
    <w:rsid w:val="00126A50"/>
    <w:rsid w:val="00127676"/>
    <w:rsid w:val="00127738"/>
    <w:rsid w:val="001313BA"/>
    <w:rsid w:val="00135C74"/>
    <w:rsid w:val="00135DC8"/>
    <w:rsid w:val="00135E44"/>
    <w:rsid w:val="00140499"/>
    <w:rsid w:val="00140FAA"/>
    <w:rsid w:val="00141EB4"/>
    <w:rsid w:val="001429A1"/>
    <w:rsid w:val="001431F9"/>
    <w:rsid w:val="00145478"/>
    <w:rsid w:val="00156858"/>
    <w:rsid w:val="00160044"/>
    <w:rsid w:val="0016058C"/>
    <w:rsid w:val="0016303C"/>
    <w:rsid w:val="00164A44"/>
    <w:rsid w:val="001650BF"/>
    <w:rsid w:val="0016604F"/>
    <w:rsid w:val="00171277"/>
    <w:rsid w:val="00175ADE"/>
    <w:rsid w:val="00176313"/>
    <w:rsid w:val="00176D99"/>
    <w:rsid w:val="00177176"/>
    <w:rsid w:val="00181AE3"/>
    <w:rsid w:val="00182E49"/>
    <w:rsid w:val="0018530E"/>
    <w:rsid w:val="00185F18"/>
    <w:rsid w:val="001867E2"/>
    <w:rsid w:val="001868C3"/>
    <w:rsid w:val="00187D68"/>
    <w:rsid w:val="00190C1F"/>
    <w:rsid w:val="00192A25"/>
    <w:rsid w:val="00197A51"/>
    <w:rsid w:val="001A16BB"/>
    <w:rsid w:val="001B171C"/>
    <w:rsid w:val="001B2884"/>
    <w:rsid w:val="001B311C"/>
    <w:rsid w:val="001B3CB2"/>
    <w:rsid w:val="001B4167"/>
    <w:rsid w:val="001B64BE"/>
    <w:rsid w:val="001C0E5A"/>
    <w:rsid w:val="001C1511"/>
    <w:rsid w:val="001C295F"/>
    <w:rsid w:val="001D243C"/>
    <w:rsid w:val="001D341D"/>
    <w:rsid w:val="001D5FE1"/>
    <w:rsid w:val="001D639F"/>
    <w:rsid w:val="001D6DEB"/>
    <w:rsid w:val="001E0830"/>
    <w:rsid w:val="001E2305"/>
    <w:rsid w:val="001E257F"/>
    <w:rsid w:val="001E460F"/>
    <w:rsid w:val="001E704D"/>
    <w:rsid w:val="001F0626"/>
    <w:rsid w:val="001F123C"/>
    <w:rsid w:val="001F1BA5"/>
    <w:rsid w:val="001F1EFE"/>
    <w:rsid w:val="001F20BD"/>
    <w:rsid w:val="001F282D"/>
    <w:rsid w:val="001F53B3"/>
    <w:rsid w:val="001F6389"/>
    <w:rsid w:val="001F7BC5"/>
    <w:rsid w:val="00200035"/>
    <w:rsid w:val="002001BC"/>
    <w:rsid w:val="002006F2"/>
    <w:rsid w:val="00200707"/>
    <w:rsid w:val="0020126A"/>
    <w:rsid w:val="002040A3"/>
    <w:rsid w:val="00206032"/>
    <w:rsid w:val="0020782D"/>
    <w:rsid w:val="00207997"/>
    <w:rsid w:val="00210E23"/>
    <w:rsid w:val="002130E1"/>
    <w:rsid w:val="00215053"/>
    <w:rsid w:val="0021679F"/>
    <w:rsid w:val="0022051A"/>
    <w:rsid w:val="00221611"/>
    <w:rsid w:val="002217C4"/>
    <w:rsid w:val="00225A13"/>
    <w:rsid w:val="00230B0E"/>
    <w:rsid w:val="0023159B"/>
    <w:rsid w:val="002342BF"/>
    <w:rsid w:val="00241BF3"/>
    <w:rsid w:val="002476EA"/>
    <w:rsid w:val="002530DE"/>
    <w:rsid w:val="002531C7"/>
    <w:rsid w:val="00253F23"/>
    <w:rsid w:val="00256344"/>
    <w:rsid w:val="00261625"/>
    <w:rsid w:val="0026197C"/>
    <w:rsid w:val="0026575D"/>
    <w:rsid w:val="0026615B"/>
    <w:rsid w:val="00272F45"/>
    <w:rsid w:val="002829C8"/>
    <w:rsid w:val="00282C88"/>
    <w:rsid w:val="00283266"/>
    <w:rsid w:val="00284451"/>
    <w:rsid w:val="00290803"/>
    <w:rsid w:val="00292448"/>
    <w:rsid w:val="00292F04"/>
    <w:rsid w:val="00293AED"/>
    <w:rsid w:val="00294565"/>
    <w:rsid w:val="0029478F"/>
    <w:rsid w:val="00296338"/>
    <w:rsid w:val="002A1F1B"/>
    <w:rsid w:val="002A2C58"/>
    <w:rsid w:val="002A5EA7"/>
    <w:rsid w:val="002B2245"/>
    <w:rsid w:val="002B306A"/>
    <w:rsid w:val="002B51B0"/>
    <w:rsid w:val="002C546D"/>
    <w:rsid w:val="002D4ED7"/>
    <w:rsid w:val="002D6228"/>
    <w:rsid w:val="002D7E6D"/>
    <w:rsid w:val="002E20A2"/>
    <w:rsid w:val="002E6679"/>
    <w:rsid w:val="002E74BE"/>
    <w:rsid w:val="002F0588"/>
    <w:rsid w:val="002F1940"/>
    <w:rsid w:val="002F2F48"/>
    <w:rsid w:val="002F42FF"/>
    <w:rsid w:val="002F59A0"/>
    <w:rsid w:val="002F6391"/>
    <w:rsid w:val="0030146F"/>
    <w:rsid w:val="003016FC"/>
    <w:rsid w:val="00304440"/>
    <w:rsid w:val="003053DB"/>
    <w:rsid w:val="00305854"/>
    <w:rsid w:val="00307E19"/>
    <w:rsid w:val="00310D72"/>
    <w:rsid w:val="00311226"/>
    <w:rsid w:val="00312CAE"/>
    <w:rsid w:val="003163CB"/>
    <w:rsid w:val="00321975"/>
    <w:rsid w:val="0032255B"/>
    <w:rsid w:val="00323B16"/>
    <w:rsid w:val="0032405D"/>
    <w:rsid w:val="0032466B"/>
    <w:rsid w:val="0032502E"/>
    <w:rsid w:val="00325E81"/>
    <w:rsid w:val="00327B5C"/>
    <w:rsid w:val="00331A27"/>
    <w:rsid w:val="00333C5B"/>
    <w:rsid w:val="00336795"/>
    <w:rsid w:val="0035081C"/>
    <w:rsid w:val="003510B0"/>
    <w:rsid w:val="00351AB6"/>
    <w:rsid w:val="00351B10"/>
    <w:rsid w:val="003521E3"/>
    <w:rsid w:val="00354D01"/>
    <w:rsid w:val="00356092"/>
    <w:rsid w:val="003648BA"/>
    <w:rsid w:val="00365DAD"/>
    <w:rsid w:val="00366DEB"/>
    <w:rsid w:val="0036774F"/>
    <w:rsid w:val="003710F5"/>
    <w:rsid w:val="003726E4"/>
    <w:rsid w:val="00373266"/>
    <w:rsid w:val="00374D27"/>
    <w:rsid w:val="00376467"/>
    <w:rsid w:val="0037679E"/>
    <w:rsid w:val="00380458"/>
    <w:rsid w:val="003828AD"/>
    <w:rsid w:val="00382A36"/>
    <w:rsid w:val="003837E1"/>
    <w:rsid w:val="0038410E"/>
    <w:rsid w:val="00384967"/>
    <w:rsid w:val="00390800"/>
    <w:rsid w:val="003932D2"/>
    <w:rsid w:val="00393506"/>
    <w:rsid w:val="00394898"/>
    <w:rsid w:val="0039519D"/>
    <w:rsid w:val="003952A5"/>
    <w:rsid w:val="00397017"/>
    <w:rsid w:val="003A1793"/>
    <w:rsid w:val="003A30D5"/>
    <w:rsid w:val="003A3B5C"/>
    <w:rsid w:val="003A46C5"/>
    <w:rsid w:val="003A5919"/>
    <w:rsid w:val="003A5932"/>
    <w:rsid w:val="003A5E12"/>
    <w:rsid w:val="003A6E72"/>
    <w:rsid w:val="003A7159"/>
    <w:rsid w:val="003B01CF"/>
    <w:rsid w:val="003B25D2"/>
    <w:rsid w:val="003B3DCE"/>
    <w:rsid w:val="003B5DF2"/>
    <w:rsid w:val="003B5E79"/>
    <w:rsid w:val="003B6736"/>
    <w:rsid w:val="003B75E6"/>
    <w:rsid w:val="003C16DB"/>
    <w:rsid w:val="003C3D1D"/>
    <w:rsid w:val="003C632E"/>
    <w:rsid w:val="003C7E34"/>
    <w:rsid w:val="003D0083"/>
    <w:rsid w:val="003D0BDD"/>
    <w:rsid w:val="003D0E72"/>
    <w:rsid w:val="003D15CF"/>
    <w:rsid w:val="003D1EFF"/>
    <w:rsid w:val="003D20F2"/>
    <w:rsid w:val="003D267B"/>
    <w:rsid w:val="003D31E7"/>
    <w:rsid w:val="003D3A7F"/>
    <w:rsid w:val="003D5902"/>
    <w:rsid w:val="003E01AD"/>
    <w:rsid w:val="003E3E59"/>
    <w:rsid w:val="003E5EA0"/>
    <w:rsid w:val="003E6369"/>
    <w:rsid w:val="003E6607"/>
    <w:rsid w:val="00403496"/>
    <w:rsid w:val="00404066"/>
    <w:rsid w:val="004057A8"/>
    <w:rsid w:val="00407619"/>
    <w:rsid w:val="004133E3"/>
    <w:rsid w:val="0041773B"/>
    <w:rsid w:val="00417F9D"/>
    <w:rsid w:val="0042158C"/>
    <w:rsid w:val="00423100"/>
    <w:rsid w:val="004313DA"/>
    <w:rsid w:val="00435327"/>
    <w:rsid w:val="004450C8"/>
    <w:rsid w:val="004453F1"/>
    <w:rsid w:val="004457A1"/>
    <w:rsid w:val="004459C5"/>
    <w:rsid w:val="00445D71"/>
    <w:rsid w:val="00446E53"/>
    <w:rsid w:val="00457B8A"/>
    <w:rsid w:val="00460867"/>
    <w:rsid w:val="00460E86"/>
    <w:rsid w:val="004628EC"/>
    <w:rsid w:val="00470E24"/>
    <w:rsid w:val="0047234E"/>
    <w:rsid w:val="00476610"/>
    <w:rsid w:val="004774A0"/>
    <w:rsid w:val="0047795A"/>
    <w:rsid w:val="00481746"/>
    <w:rsid w:val="00482F43"/>
    <w:rsid w:val="00485D5B"/>
    <w:rsid w:val="00486F8E"/>
    <w:rsid w:val="00491DCF"/>
    <w:rsid w:val="004923B6"/>
    <w:rsid w:val="0049608E"/>
    <w:rsid w:val="00496A99"/>
    <w:rsid w:val="004A0811"/>
    <w:rsid w:val="004A1845"/>
    <w:rsid w:val="004A21F4"/>
    <w:rsid w:val="004A269C"/>
    <w:rsid w:val="004A40F1"/>
    <w:rsid w:val="004A4F00"/>
    <w:rsid w:val="004A503D"/>
    <w:rsid w:val="004A5E79"/>
    <w:rsid w:val="004A6B0F"/>
    <w:rsid w:val="004B29C1"/>
    <w:rsid w:val="004B33E2"/>
    <w:rsid w:val="004B5FFB"/>
    <w:rsid w:val="004B7DE1"/>
    <w:rsid w:val="004C1D36"/>
    <w:rsid w:val="004C2CCD"/>
    <w:rsid w:val="004C5D68"/>
    <w:rsid w:val="004C6B83"/>
    <w:rsid w:val="004C7BD4"/>
    <w:rsid w:val="004D0E81"/>
    <w:rsid w:val="004D32F0"/>
    <w:rsid w:val="004D3411"/>
    <w:rsid w:val="004D3C92"/>
    <w:rsid w:val="004D5DCF"/>
    <w:rsid w:val="004E2E69"/>
    <w:rsid w:val="004E4B22"/>
    <w:rsid w:val="004E4D9D"/>
    <w:rsid w:val="004E60BB"/>
    <w:rsid w:val="004E732B"/>
    <w:rsid w:val="004F0CE2"/>
    <w:rsid w:val="004F14CF"/>
    <w:rsid w:val="004F3385"/>
    <w:rsid w:val="004F3FEE"/>
    <w:rsid w:val="004F4286"/>
    <w:rsid w:val="004F6B0D"/>
    <w:rsid w:val="004F7B8B"/>
    <w:rsid w:val="005004A0"/>
    <w:rsid w:val="00502785"/>
    <w:rsid w:val="00503CF2"/>
    <w:rsid w:val="00505142"/>
    <w:rsid w:val="00506C9C"/>
    <w:rsid w:val="005077A2"/>
    <w:rsid w:val="00511620"/>
    <w:rsid w:val="0051236B"/>
    <w:rsid w:val="00514598"/>
    <w:rsid w:val="0051464C"/>
    <w:rsid w:val="005174FB"/>
    <w:rsid w:val="00520529"/>
    <w:rsid w:val="00520A68"/>
    <w:rsid w:val="005219FD"/>
    <w:rsid w:val="0052384D"/>
    <w:rsid w:val="00523A0F"/>
    <w:rsid w:val="00525A5C"/>
    <w:rsid w:val="00530413"/>
    <w:rsid w:val="00531A52"/>
    <w:rsid w:val="00535505"/>
    <w:rsid w:val="00536009"/>
    <w:rsid w:val="005411C2"/>
    <w:rsid w:val="00543E35"/>
    <w:rsid w:val="0055105F"/>
    <w:rsid w:val="0055250D"/>
    <w:rsid w:val="0055293E"/>
    <w:rsid w:val="00553905"/>
    <w:rsid w:val="00557436"/>
    <w:rsid w:val="0056032E"/>
    <w:rsid w:val="00561ADA"/>
    <w:rsid w:val="005642D2"/>
    <w:rsid w:val="005643A5"/>
    <w:rsid w:val="00564C3D"/>
    <w:rsid w:val="00565A6E"/>
    <w:rsid w:val="00565FF8"/>
    <w:rsid w:val="005661E9"/>
    <w:rsid w:val="00567AB3"/>
    <w:rsid w:val="00575033"/>
    <w:rsid w:val="00575FEE"/>
    <w:rsid w:val="0058137B"/>
    <w:rsid w:val="005825C8"/>
    <w:rsid w:val="00583244"/>
    <w:rsid w:val="005835C2"/>
    <w:rsid w:val="00584C3D"/>
    <w:rsid w:val="00584DD0"/>
    <w:rsid w:val="0058566E"/>
    <w:rsid w:val="005918A7"/>
    <w:rsid w:val="00592B39"/>
    <w:rsid w:val="0059387A"/>
    <w:rsid w:val="00595239"/>
    <w:rsid w:val="00597D88"/>
    <w:rsid w:val="005A295C"/>
    <w:rsid w:val="005A44A8"/>
    <w:rsid w:val="005A6A71"/>
    <w:rsid w:val="005B09B7"/>
    <w:rsid w:val="005B0A67"/>
    <w:rsid w:val="005B2F98"/>
    <w:rsid w:val="005B3BD2"/>
    <w:rsid w:val="005B4038"/>
    <w:rsid w:val="005B4956"/>
    <w:rsid w:val="005B7AC2"/>
    <w:rsid w:val="005C0D9D"/>
    <w:rsid w:val="005C4486"/>
    <w:rsid w:val="005C6237"/>
    <w:rsid w:val="005C77B8"/>
    <w:rsid w:val="005C7BB8"/>
    <w:rsid w:val="005D043F"/>
    <w:rsid w:val="005D09DE"/>
    <w:rsid w:val="005D1520"/>
    <w:rsid w:val="005D205B"/>
    <w:rsid w:val="005D26FD"/>
    <w:rsid w:val="005D387F"/>
    <w:rsid w:val="005D4F66"/>
    <w:rsid w:val="005D5EC4"/>
    <w:rsid w:val="005D75ED"/>
    <w:rsid w:val="005E072E"/>
    <w:rsid w:val="005E10CA"/>
    <w:rsid w:val="005E4752"/>
    <w:rsid w:val="005E504D"/>
    <w:rsid w:val="005E6E26"/>
    <w:rsid w:val="005F178E"/>
    <w:rsid w:val="005F6ED7"/>
    <w:rsid w:val="00600747"/>
    <w:rsid w:val="00600CC5"/>
    <w:rsid w:val="006072EE"/>
    <w:rsid w:val="00607C97"/>
    <w:rsid w:val="00611487"/>
    <w:rsid w:val="00612900"/>
    <w:rsid w:val="00617D45"/>
    <w:rsid w:val="006242A1"/>
    <w:rsid w:val="00624E6C"/>
    <w:rsid w:val="00625FAF"/>
    <w:rsid w:val="006262EB"/>
    <w:rsid w:val="0062728D"/>
    <w:rsid w:val="00630AC9"/>
    <w:rsid w:val="006313F4"/>
    <w:rsid w:val="00632290"/>
    <w:rsid w:val="00634982"/>
    <w:rsid w:val="00636714"/>
    <w:rsid w:val="00637026"/>
    <w:rsid w:val="00640230"/>
    <w:rsid w:val="006410DF"/>
    <w:rsid w:val="0064469C"/>
    <w:rsid w:val="006471D7"/>
    <w:rsid w:val="006530B4"/>
    <w:rsid w:val="006541A0"/>
    <w:rsid w:val="00656806"/>
    <w:rsid w:val="00656D5D"/>
    <w:rsid w:val="0065791E"/>
    <w:rsid w:val="00662576"/>
    <w:rsid w:val="006626EF"/>
    <w:rsid w:val="0067301A"/>
    <w:rsid w:val="00674541"/>
    <w:rsid w:val="00676023"/>
    <w:rsid w:val="006760C5"/>
    <w:rsid w:val="006778BA"/>
    <w:rsid w:val="00682FB1"/>
    <w:rsid w:val="0068302B"/>
    <w:rsid w:val="00693F3F"/>
    <w:rsid w:val="00694CA1"/>
    <w:rsid w:val="00695C19"/>
    <w:rsid w:val="006975E9"/>
    <w:rsid w:val="006A3195"/>
    <w:rsid w:val="006A3404"/>
    <w:rsid w:val="006B01AE"/>
    <w:rsid w:val="006B0E21"/>
    <w:rsid w:val="006B13F3"/>
    <w:rsid w:val="006B619A"/>
    <w:rsid w:val="006B6792"/>
    <w:rsid w:val="006C21F0"/>
    <w:rsid w:val="006C49E5"/>
    <w:rsid w:val="006C4E55"/>
    <w:rsid w:val="006C5330"/>
    <w:rsid w:val="006D0567"/>
    <w:rsid w:val="006D34B1"/>
    <w:rsid w:val="006D3BF6"/>
    <w:rsid w:val="006D47BD"/>
    <w:rsid w:val="006D4BBA"/>
    <w:rsid w:val="006D592D"/>
    <w:rsid w:val="006D6BCB"/>
    <w:rsid w:val="006D6CE9"/>
    <w:rsid w:val="006E04F0"/>
    <w:rsid w:val="006E0A9A"/>
    <w:rsid w:val="006E1D48"/>
    <w:rsid w:val="006E2328"/>
    <w:rsid w:val="006E2A40"/>
    <w:rsid w:val="006E57AD"/>
    <w:rsid w:val="006E6072"/>
    <w:rsid w:val="006F0CCC"/>
    <w:rsid w:val="006F6DBA"/>
    <w:rsid w:val="006F74AE"/>
    <w:rsid w:val="007032AB"/>
    <w:rsid w:val="00704886"/>
    <w:rsid w:val="00707301"/>
    <w:rsid w:val="00710CF6"/>
    <w:rsid w:val="007115EA"/>
    <w:rsid w:val="00712222"/>
    <w:rsid w:val="00712541"/>
    <w:rsid w:val="00712C39"/>
    <w:rsid w:val="00714B74"/>
    <w:rsid w:val="00714FEC"/>
    <w:rsid w:val="00715CC8"/>
    <w:rsid w:val="007172B4"/>
    <w:rsid w:val="007203E4"/>
    <w:rsid w:val="007240D2"/>
    <w:rsid w:val="007240EF"/>
    <w:rsid w:val="00725CB4"/>
    <w:rsid w:val="00727096"/>
    <w:rsid w:val="00731A81"/>
    <w:rsid w:val="00741CE0"/>
    <w:rsid w:val="00742032"/>
    <w:rsid w:val="00745C78"/>
    <w:rsid w:val="00751B9C"/>
    <w:rsid w:val="0075269F"/>
    <w:rsid w:val="007537F0"/>
    <w:rsid w:val="007543C8"/>
    <w:rsid w:val="0075524D"/>
    <w:rsid w:val="007558E1"/>
    <w:rsid w:val="00760356"/>
    <w:rsid w:val="007617F1"/>
    <w:rsid w:val="00764815"/>
    <w:rsid w:val="00766B0D"/>
    <w:rsid w:val="00775069"/>
    <w:rsid w:val="0077629E"/>
    <w:rsid w:val="00781EE4"/>
    <w:rsid w:val="0078477E"/>
    <w:rsid w:val="00787137"/>
    <w:rsid w:val="007871DA"/>
    <w:rsid w:val="00790313"/>
    <w:rsid w:val="007905BE"/>
    <w:rsid w:val="00793DD9"/>
    <w:rsid w:val="007952A0"/>
    <w:rsid w:val="007971C4"/>
    <w:rsid w:val="007A1ABB"/>
    <w:rsid w:val="007A6E6D"/>
    <w:rsid w:val="007B076B"/>
    <w:rsid w:val="007B3449"/>
    <w:rsid w:val="007B3491"/>
    <w:rsid w:val="007B3C4A"/>
    <w:rsid w:val="007B6530"/>
    <w:rsid w:val="007B6C8A"/>
    <w:rsid w:val="007C1502"/>
    <w:rsid w:val="007C23E0"/>
    <w:rsid w:val="007C363D"/>
    <w:rsid w:val="007C3DEB"/>
    <w:rsid w:val="007C5F55"/>
    <w:rsid w:val="007C723B"/>
    <w:rsid w:val="007D205D"/>
    <w:rsid w:val="007D5661"/>
    <w:rsid w:val="007E0046"/>
    <w:rsid w:val="007E08AF"/>
    <w:rsid w:val="007E1A6D"/>
    <w:rsid w:val="007E32BF"/>
    <w:rsid w:val="007E3651"/>
    <w:rsid w:val="007E4A84"/>
    <w:rsid w:val="007E5A89"/>
    <w:rsid w:val="007E69BB"/>
    <w:rsid w:val="007F01AC"/>
    <w:rsid w:val="007F2896"/>
    <w:rsid w:val="007F50C6"/>
    <w:rsid w:val="007F6192"/>
    <w:rsid w:val="007F7138"/>
    <w:rsid w:val="00801A0E"/>
    <w:rsid w:val="00805BE2"/>
    <w:rsid w:val="008060C7"/>
    <w:rsid w:val="008067BF"/>
    <w:rsid w:val="00810A64"/>
    <w:rsid w:val="00813121"/>
    <w:rsid w:val="00814AD8"/>
    <w:rsid w:val="00814FBA"/>
    <w:rsid w:val="00816CC1"/>
    <w:rsid w:val="00820D3A"/>
    <w:rsid w:val="00821069"/>
    <w:rsid w:val="00821B66"/>
    <w:rsid w:val="00822A93"/>
    <w:rsid w:val="008236F9"/>
    <w:rsid w:val="00823EDD"/>
    <w:rsid w:val="00825EF6"/>
    <w:rsid w:val="00833E64"/>
    <w:rsid w:val="00834B40"/>
    <w:rsid w:val="00835639"/>
    <w:rsid w:val="00840A2D"/>
    <w:rsid w:val="00843943"/>
    <w:rsid w:val="00845514"/>
    <w:rsid w:val="0084595B"/>
    <w:rsid w:val="00846024"/>
    <w:rsid w:val="00852695"/>
    <w:rsid w:val="00852D3C"/>
    <w:rsid w:val="00854D16"/>
    <w:rsid w:val="008571B9"/>
    <w:rsid w:val="00860F97"/>
    <w:rsid w:val="008629B6"/>
    <w:rsid w:val="008630EB"/>
    <w:rsid w:val="00865384"/>
    <w:rsid w:val="00866E8D"/>
    <w:rsid w:val="0087041E"/>
    <w:rsid w:val="00870EC7"/>
    <w:rsid w:val="00874576"/>
    <w:rsid w:val="00874798"/>
    <w:rsid w:val="00877E2C"/>
    <w:rsid w:val="008810A4"/>
    <w:rsid w:val="00882792"/>
    <w:rsid w:val="00882B61"/>
    <w:rsid w:val="00884669"/>
    <w:rsid w:val="0088606E"/>
    <w:rsid w:val="008918F5"/>
    <w:rsid w:val="00895449"/>
    <w:rsid w:val="0089594B"/>
    <w:rsid w:val="00897789"/>
    <w:rsid w:val="008A0C26"/>
    <w:rsid w:val="008A195A"/>
    <w:rsid w:val="008A23B2"/>
    <w:rsid w:val="008A3557"/>
    <w:rsid w:val="008A4E91"/>
    <w:rsid w:val="008A74E9"/>
    <w:rsid w:val="008A79C6"/>
    <w:rsid w:val="008C3548"/>
    <w:rsid w:val="008C3684"/>
    <w:rsid w:val="008C709F"/>
    <w:rsid w:val="008C7125"/>
    <w:rsid w:val="008E190C"/>
    <w:rsid w:val="008E241D"/>
    <w:rsid w:val="008E270F"/>
    <w:rsid w:val="008E5A72"/>
    <w:rsid w:val="008E671B"/>
    <w:rsid w:val="008E7177"/>
    <w:rsid w:val="008F1450"/>
    <w:rsid w:val="008F1763"/>
    <w:rsid w:val="008F1CC7"/>
    <w:rsid w:val="008F2232"/>
    <w:rsid w:val="008F4D18"/>
    <w:rsid w:val="008F73DB"/>
    <w:rsid w:val="00903A2F"/>
    <w:rsid w:val="009049D3"/>
    <w:rsid w:val="00904D3E"/>
    <w:rsid w:val="00906ACD"/>
    <w:rsid w:val="00912443"/>
    <w:rsid w:val="00917D18"/>
    <w:rsid w:val="00926A8A"/>
    <w:rsid w:val="0093368E"/>
    <w:rsid w:val="0093522A"/>
    <w:rsid w:val="00936FEB"/>
    <w:rsid w:val="00940761"/>
    <w:rsid w:val="00940BBD"/>
    <w:rsid w:val="00942572"/>
    <w:rsid w:val="0094520A"/>
    <w:rsid w:val="00945BB0"/>
    <w:rsid w:val="009463D4"/>
    <w:rsid w:val="00947F5B"/>
    <w:rsid w:val="0095183E"/>
    <w:rsid w:val="00952210"/>
    <w:rsid w:val="009525F0"/>
    <w:rsid w:val="009550C6"/>
    <w:rsid w:val="009561EE"/>
    <w:rsid w:val="0095743F"/>
    <w:rsid w:val="0096238A"/>
    <w:rsid w:val="0096336C"/>
    <w:rsid w:val="00967175"/>
    <w:rsid w:val="0097061F"/>
    <w:rsid w:val="0097137D"/>
    <w:rsid w:val="00971D32"/>
    <w:rsid w:val="00977026"/>
    <w:rsid w:val="00981359"/>
    <w:rsid w:val="0098193F"/>
    <w:rsid w:val="00985DA5"/>
    <w:rsid w:val="00986877"/>
    <w:rsid w:val="009901EC"/>
    <w:rsid w:val="0099065A"/>
    <w:rsid w:val="00991403"/>
    <w:rsid w:val="009943E8"/>
    <w:rsid w:val="0099590C"/>
    <w:rsid w:val="009975F2"/>
    <w:rsid w:val="009A3BFA"/>
    <w:rsid w:val="009A4C6D"/>
    <w:rsid w:val="009B63B3"/>
    <w:rsid w:val="009C19FB"/>
    <w:rsid w:val="009C4B1B"/>
    <w:rsid w:val="009C577B"/>
    <w:rsid w:val="009C5AA7"/>
    <w:rsid w:val="009C6CF8"/>
    <w:rsid w:val="009D00EE"/>
    <w:rsid w:val="009D0E79"/>
    <w:rsid w:val="009D5ABD"/>
    <w:rsid w:val="009D6F23"/>
    <w:rsid w:val="009D7FE6"/>
    <w:rsid w:val="009E0A35"/>
    <w:rsid w:val="009E4507"/>
    <w:rsid w:val="009E5541"/>
    <w:rsid w:val="009E5653"/>
    <w:rsid w:val="009E592A"/>
    <w:rsid w:val="009E6CCB"/>
    <w:rsid w:val="009F2AB1"/>
    <w:rsid w:val="009F2CD2"/>
    <w:rsid w:val="009F2CF5"/>
    <w:rsid w:val="009F34F1"/>
    <w:rsid w:val="009F3C47"/>
    <w:rsid w:val="009F6C5B"/>
    <w:rsid w:val="00A0150A"/>
    <w:rsid w:val="00A02DB4"/>
    <w:rsid w:val="00A03D61"/>
    <w:rsid w:val="00A04B8D"/>
    <w:rsid w:val="00A04DE3"/>
    <w:rsid w:val="00A06C2E"/>
    <w:rsid w:val="00A07A00"/>
    <w:rsid w:val="00A07C5B"/>
    <w:rsid w:val="00A15B92"/>
    <w:rsid w:val="00A170F4"/>
    <w:rsid w:val="00A21280"/>
    <w:rsid w:val="00A21311"/>
    <w:rsid w:val="00A240AE"/>
    <w:rsid w:val="00A24E2B"/>
    <w:rsid w:val="00A25864"/>
    <w:rsid w:val="00A30C8B"/>
    <w:rsid w:val="00A327EE"/>
    <w:rsid w:val="00A32995"/>
    <w:rsid w:val="00A3370A"/>
    <w:rsid w:val="00A349E2"/>
    <w:rsid w:val="00A426B6"/>
    <w:rsid w:val="00A42F5C"/>
    <w:rsid w:val="00A44D11"/>
    <w:rsid w:val="00A45CD4"/>
    <w:rsid w:val="00A46EF0"/>
    <w:rsid w:val="00A473F2"/>
    <w:rsid w:val="00A47E21"/>
    <w:rsid w:val="00A509E7"/>
    <w:rsid w:val="00A5140D"/>
    <w:rsid w:val="00A53022"/>
    <w:rsid w:val="00A5588E"/>
    <w:rsid w:val="00A60572"/>
    <w:rsid w:val="00A663DE"/>
    <w:rsid w:val="00A663FB"/>
    <w:rsid w:val="00A70846"/>
    <w:rsid w:val="00A74E7E"/>
    <w:rsid w:val="00A76AB8"/>
    <w:rsid w:val="00A8074D"/>
    <w:rsid w:val="00A82D75"/>
    <w:rsid w:val="00A8331B"/>
    <w:rsid w:val="00A833A3"/>
    <w:rsid w:val="00A84C61"/>
    <w:rsid w:val="00A854B8"/>
    <w:rsid w:val="00A915D4"/>
    <w:rsid w:val="00A94491"/>
    <w:rsid w:val="00A95776"/>
    <w:rsid w:val="00A9735C"/>
    <w:rsid w:val="00A97710"/>
    <w:rsid w:val="00AA0F14"/>
    <w:rsid w:val="00AA33A8"/>
    <w:rsid w:val="00AA4E3A"/>
    <w:rsid w:val="00AB2EA6"/>
    <w:rsid w:val="00AB57B8"/>
    <w:rsid w:val="00AB689B"/>
    <w:rsid w:val="00AB6F2B"/>
    <w:rsid w:val="00AB7A77"/>
    <w:rsid w:val="00AC0317"/>
    <w:rsid w:val="00AC7AA6"/>
    <w:rsid w:val="00AD1030"/>
    <w:rsid w:val="00AD1F06"/>
    <w:rsid w:val="00AD1F44"/>
    <w:rsid w:val="00AD7545"/>
    <w:rsid w:val="00AE05B9"/>
    <w:rsid w:val="00AE10CE"/>
    <w:rsid w:val="00AE1F63"/>
    <w:rsid w:val="00AF1146"/>
    <w:rsid w:val="00AF185B"/>
    <w:rsid w:val="00AF1FA9"/>
    <w:rsid w:val="00AF21D7"/>
    <w:rsid w:val="00AF36A8"/>
    <w:rsid w:val="00B005E6"/>
    <w:rsid w:val="00B00C5B"/>
    <w:rsid w:val="00B027E0"/>
    <w:rsid w:val="00B03B11"/>
    <w:rsid w:val="00B07D6B"/>
    <w:rsid w:val="00B11195"/>
    <w:rsid w:val="00B12AD8"/>
    <w:rsid w:val="00B12EFE"/>
    <w:rsid w:val="00B13BAB"/>
    <w:rsid w:val="00B207B7"/>
    <w:rsid w:val="00B24B6B"/>
    <w:rsid w:val="00B24EAC"/>
    <w:rsid w:val="00B25A58"/>
    <w:rsid w:val="00B263C8"/>
    <w:rsid w:val="00B30F70"/>
    <w:rsid w:val="00B331A1"/>
    <w:rsid w:val="00B34634"/>
    <w:rsid w:val="00B349C5"/>
    <w:rsid w:val="00B3720F"/>
    <w:rsid w:val="00B373A2"/>
    <w:rsid w:val="00B40D2E"/>
    <w:rsid w:val="00B42036"/>
    <w:rsid w:val="00B44B44"/>
    <w:rsid w:val="00B46FB9"/>
    <w:rsid w:val="00B47AF2"/>
    <w:rsid w:val="00B50A06"/>
    <w:rsid w:val="00B536CA"/>
    <w:rsid w:val="00B53D31"/>
    <w:rsid w:val="00B5457C"/>
    <w:rsid w:val="00B62F7C"/>
    <w:rsid w:val="00B64E4A"/>
    <w:rsid w:val="00B65599"/>
    <w:rsid w:val="00B6559F"/>
    <w:rsid w:val="00B6691F"/>
    <w:rsid w:val="00B727E5"/>
    <w:rsid w:val="00B74983"/>
    <w:rsid w:val="00B74DDD"/>
    <w:rsid w:val="00B7548A"/>
    <w:rsid w:val="00B75D3D"/>
    <w:rsid w:val="00B763D7"/>
    <w:rsid w:val="00B80792"/>
    <w:rsid w:val="00B80BAE"/>
    <w:rsid w:val="00B82A91"/>
    <w:rsid w:val="00B83D56"/>
    <w:rsid w:val="00B90696"/>
    <w:rsid w:val="00B906BD"/>
    <w:rsid w:val="00B935D6"/>
    <w:rsid w:val="00B9373F"/>
    <w:rsid w:val="00B93D82"/>
    <w:rsid w:val="00B96AD6"/>
    <w:rsid w:val="00B96EF4"/>
    <w:rsid w:val="00BA142C"/>
    <w:rsid w:val="00BA4B40"/>
    <w:rsid w:val="00BA5179"/>
    <w:rsid w:val="00BA577A"/>
    <w:rsid w:val="00BA639C"/>
    <w:rsid w:val="00BA7D63"/>
    <w:rsid w:val="00BB22A6"/>
    <w:rsid w:val="00BB269D"/>
    <w:rsid w:val="00BB7C77"/>
    <w:rsid w:val="00BB7EC3"/>
    <w:rsid w:val="00BC3600"/>
    <w:rsid w:val="00BC781D"/>
    <w:rsid w:val="00BD345E"/>
    <w:rsid w:val="00BD40DC"/>
    <w:rsid w:val="00BD42C6"/>
    <w:rsid w:val="00BD7D91"/>
    <w:rsid w:val="00BE1422"/>
    <w:rsid w:val="00BF4453"/>
    <w:rsid w:val="00BF50DD"/>
    <w:rsid w:val="00BF5EA4"/>
    <w:rsid w:val="00C01FA6"/>
    <w:rsid w:val="00C020ED"/>
    <w:rsid w:val="00C0260B"/>
    <w:rsid w:val="00C03155"/>
    <w:rsid w:val="00C03D14"/>
    <w:rsid w:val="00C04626"/>
    <w:rsid w:val="00C05053"/>
    <w:rsid w:val="00C05B5E"/>
    <w:rsid w:val="00C07926"/>
    <w:rsid w:val="00C1006F"/>
    <w:rsid w:val="00C1506E"/>
    <w:rsid w:val="00C15752"/>
    <w:rsid w:val="00C15C09"/>
    <w:rsid w:val="00C20F83"/>
    <w:rsid w:val="00C2113F"/>
    <w:rsid w:val="00C215D8"/>
    <w:rsid w:val="00C230BF"/>
    <w:rsid w:val="00C243E8"/>
    <w:rsid w:val="00C27A54"/>
    <w:rsid w:val="00C31F43"/>
    <w:rsid w:val="00C320A9"/>
    <w:rsid w:val="00C32FAC"/>
    <w:rsid w:val="00C33BA3"/>
    <w:rsid w:val="00C40FFB"/>
    <w:rsid w:val="00C416E9"/>
    <w:rsid w:val="00C41C21"/>
    <w:rsid w:val="00C42469"/>
    <w:rsid w:val="00C44364"/>
    <w:rsid w:val="00C45474"/>
    <w:rsid w:val="00C45A0D"/>
    <w:rsid w:val="00C46E5D"/>
    <w:rsid w:val="00C472F8"/>
    <w:rsid w:val="00C50F63"/>
    <w:rsid w:val="00C53130"/>
    <w:rsid w:val="00C53B62"/>
    <w:rsid w:val="00C56836"/>
    <w:rsid w:val="00C62883"/>
    <w:rsid w:val="00C62B9D"/>
    <w:rsid w:val="00C6317C"/>
    <w:rsid w:val="00C63C52"/>
    <w:rsid w:val="00C66AD3"/>
    <w:rsid w:val="00C66ECF"/>
    <w:rsid w:val="00C67B30"/>
    <w:rsid w:val="00C7199D"/>
    <w:rsid w:val="00C73666"/>
    <w:rsid w:val="00C74491"/>
    <w:rsid w:val="00C755FA"/>
    <w:rsid w:val="00C76469"/>
    <w:rsid w:val="00C770C4"/>
    <w:rsid w:val="00C77410"/>
    <w:rsid w:val="00C77AF3"/>
    <w:rsid w:val="00C77C50"/>
    <w:rsid w:val="00C80ED7"/>
    <w:rsid w:val="00C81A10"/>
    <w:rsid w:val="00C93292"/>
    <w:rsid w:val="00C95100"/>
    <w:rsid w:val="00C952DE"/>
    <w:rsid w:val="00C97125"/>
    <w:rsid w:val="00CA0A1A"/>
    <w:rsid w:val="00CA14F9"/>
    <w:rsid w:val="00CA19A4"/>
    <w:rsid w:val="00CA4089"/>
    <w:rsid w:val="00CA4755"/>
    <w:rsid w:val="00CA6293"/>
    <w:rsid w:val="00CA7343"/>
    <w:rsid w:val="00CB09F2"/>
    <w:rsid w:val="00CB0DA1"/>
    <w:rsid w:val="00CB2739"/>
    <w:rsid w:val="00CB2B4B"/>
    <w:rsid w:val="00CB348C"/>
    <w:rsid w:val="00CB487B"/>
    <w:rsid w:val="00CB5A73"/>
    <w:rsid w:val="00CC0C85"/>
    <w:rsid w:val="00CC2229"/>
    <w:rsid w:val="00CC2C59"/>
    <w:rsid w:val="00CC61B6"/>
    <w:rsid w:val="00CC7A65"/>
    <w:rsid w:val="00CD0A10"/>
    <w:rsid w:val="00CD1B83"/>
    <w:rsid w:val="00CD1E45"/>
    <w:rsid w:val="00CD25BA"/>
    <w:rsid w:val="00CD2927"/>
    <w:rsid w:val="00CD65E5"/>
    <w:rsid w:val="00CD6989"/>
    <w:rsid w:val="00CD6B0B"/>
    <w:rsid w:val="00CE0F0C"/>
    <w:rsid w:val="00CE5BDF"/>
    <w:rsid w:val="00CF01CB"/>
    <w:rsid w:val="00CF25DE"/>
    <w:rsid w:val="00CF2A64"/>
    <w:rsid w:val="00CF4860"/>
    <w:rsid w:val="00CF5C09"/>
    <w:rsid w:val="00CF5CAB"/>
    <w:rsid w:val="00CF7454"/>
    <w:rsid w:val="00CF7F95"/>
    <w:rsid w:val="00D01435"/>
    <w:rsid w:val="00D02B63"/>
    <w:rsid w:val="00D02F8C"/>
    <w:rsid w:val="00D04B16"/>
    <w:rsid w:val="00D04BC9"/>
    <w:rsid w:val="00D057C1"/>
    <w:rsid w:val="00D05C29"/>
    <w:rsid w:val="00D12CE9"/>
    <w:rsid w:val="00D141B9"/>
    <w:rsid w:val="00D15135"/>
    <w:rsid w:val="00D22A13"/>
    <w:rsid w:val="00D231D1"/>
    <w:rsid w:val="00D26176"/>
    <w:rsid w:val="00D26E36"/>
    <w:rsid w:val="00D30017"/>
    <w:rsid w:val="00D32893"/>
    <w:rsid w:val="00D32D7C"/>
    <w:rsid w:val="00D35C06"/>
    <w:rsid w:val="00D36B65"/>
    <w:rsid w:val="00D37DFB"/>
    <w:rsid w:val="00D411CE"/>
    <w:rsid w:val="00D43AAF"/>
    <w:rsid w:val="00D459BE"/>
    <w:rsid w:val="00D50DA7"/>
    <w:rsid w:val="00D526D2"/>
    <w:rsid w:val="00D569D3"/>
    <w:rsid w:val="00D60AAF"/>
    <w:rsid w:val="00D62082"/>
    <w:rsid w:val="00D652F5"/>
    <w:rsid w:val="00D7177C"/>
    <w:rsid w:val="00D71C97"/>
    <w:rsid w:val="00D736FE"/>
    <w:rsid w:val="00D754AC"/>
    <w:rsid w:val="00D77C89"/>
    <w:rsid w:val="00D80EC4"/>
    <w:rsid w:val="00D83136"/>
    <w:rsid w:val="00D8400F"/>
    <w:rsid w:val="00D953C5"/>
    <w:rsid w:val="00D954C4"/>
    <w:rsid w:val="00D95CC8"/>
    <w:rsid w:val="00DA0096"/>
    <w:rsid w:val="00DA160F"/>
    <w:rsid w:val="00DA2D0E"/>
    <w:rsid w:val="00DA35CF"/>
    <w:rsid w:val="00DA3D29"/>
    <w:rsid w:val="00DB3B8A"/>
    <w:rsid w:val="00DB685A"/>
    <w:rsid w:val="00DC25A7"/>
    <w:rsid w:val="00DC2BF8"/>
    <w:rsid w:val="00DC389D"/>
    <w:rsid w:val="00DC4675"/>
    <w:rsid w:val="00DC489B"/>
    <w:rsid w:val="00DC48F7"/>
    <w:rsid w:val="00DD138F"/>
    <w:rsid w:val="00DD1CA0"/>
    <w:rsid w:val="00DD2861"/>
    <w:rsid w:val="00DD3728"/>
    <w:rsid w:val="00DD4979"/>
    <w:rsid w:val="00DD5FA6"/>
    <w:rsid w:val="00DE1B55"/>
    <w:rsid w:val="00DE3091"/>
    <w:rsid w:val="00DE4327"/>
    <w:rsid w:val="00DE6124"/>
    <w:rsid w:val="00DF6BF9"/>
    <w:rsid w:val="00E01229"/>
    <w:rsid w:val="00E02310"/>
    <w:rsid w:val="00E0286A"/>
    <w:rsid w:val="00E03D68"/>
    <w:rsid w:val="00E07F5B"/>
    <w:rsid w:val="00E10A82"/>
    <w:rsid w:val="00E13747"/>
    <w:rsid w:val="00E155EA"/>
    <w:rsid w:val="00E176B9"/>
    <w:rsid w:val="00E215EE"/>
    <w:rsid w:val="00E229FC"/>
    <w:rsid w:val="00E25840"/>
    <w:rsid w:val="00E258E7"/>
    <w:rsid w:val="00E26C9C"/>
    <w:rsid w:val="00E2725D"/>
    <w:rsid w:val="00E35F6A"/>
    <w:rsid w:val="00E37DF0"/>
    <w:rsid w:val="00E41322"/>
    <w:rsid w:val="00E42AE5"/>
    <w:rsid w:val="00E42D1C"/>
    <w:rsid w:val="00E43CC4"/>
    <w:rsid w:val="00E445E6"/>
    <w:rsid w:val="00E46780"/>
    <w:rsid w:val="00E475CC"/>
    <w:rsid w:val="00E5084B"/>
    <w:rsid w:val="00E513D4"/>
    <w:rsid w:val="00E516A1"/>
    <w:rsid w:val="00E51A20"/>
    <w:rsid w:val="00E51E41"/>
    <w:rsid w:val="00E533E7"/>
    <w:rsid w:val="00E54C32"/>
    <w:rsid w:val="00E55021"/>
    <w:rsid w:val="00E55CDA"/>
    <w:rsid w:val="00E56CCE"/>
    <w:rsid w:val="00E63D47"/>
    <w:rsid w:val="00E65859"/>
    <w:rsid w:val="00E65C2E"/>
    <w:rsid w:val="00E66476"/>
    <w:rsid w:val="00E73572"/>
    <w:rsid w:val="00E86F81"/>
    <w:rsid w:val="00E870B6"/>
    <w:rsid w:val="00E95456"/>
    <w:rsid w:val="00E95C2F"/>
    <w:rsid w:val="00E95F26"/>
    <w:rsid w:val="00E9636A"/>
    <w:rsid w:val="00E9789D"/>
    <w:rsid w:val="00EA04B4"/>
    <w:rsid w:val="00EA41FA"/>
    <w:rsid w:val="00EA77E1"/>
    <w:rsid w:val="00EA7869"/>
    <w:rsid w:val="00EB10E6"/>
    <w:rsid w:val="00EB1799"/>
    <w:rsid w:val="00EB2938"/>
    <w:rsid w:val="00EB4D44"/>
    <w:rsid w:val="00EB53CA"/>
    <w:rsid w:val="00EB797D"/>
    <w:rsid w:val="00EC0FCF"/>
    <w:rsid w:val="00EC2869"/>
    <w:rsid w:val="00EC287D"/>
    <w:rsid w:val="00EC5806"/>
    <w:rsid w:val="00ED0533"/>
    <w:rsid w:val="00ED2BA5"/>
    <w:rsid w:val="00ED2C0B"/>
    <w:rsid w:val="00ED6B7E"/>
    <w:rsid w:val="00EE1250"/>
    <w:rsid w:val="00EE2224"/>
    <w:rsid w:val="00EE276C"/>
    <w:rsid w:val="00EE3388"/>
    <w:rsid w:val="00EE3553"/>
    <w:rsid w:val="00EE3CEA"/>
    <w:rsid w:val="00EE4943"/>
    <w:rsid w:val="00EE6778"/>
    <w:rsid w:val="00EF29D3"/>
    <w:rsid w:val="00EF4B73"/>
    <w:rsid w:val="00EF5B89"/>
    <w:rsid w:val="00F032BA"/>
    <w:rsid w:val="00F073B3"/>
    <w:rsid w:val="00F07EB1"/>
    <w:rsid w:val="00F1688C"/>
    <w:rsid w:val="00F20549"/>
    <w:rsid w:val="00F2132F"/>
    <w:rsid w:val="00F2250A"/>
    <w:rsid w:val="00F24DAE"/>
    <w:rsid w:val="00F25FA7"/>
    <w:rsid w:val="00F26109"/>
    <w:rsid w:val="00F309FF"/>
    <w:rsid w:val="00F31058"/>
    <w:rsid w:val="00F31C9E"/>
    <w:rsid w:val="00F339CB"/>
    <w:rsid w:val="00F33D60"/>
    <w:rsid w:val="00F3534E"/>
    <w:rsid w:val="00F35BF8"/>
    <w:rsid w:val="00F35CE4"/>
    <w:rsid w:val="00F35F71"/>
    <w:rsid w:val="00F43495"/>
    <w:rsid w:val="00F45EA3"/>
    <w:rsid w:val="00F50D2A"/>
    <w:rsid w:val="00F53A75"/>
    <w:rsid w:val="00F57034"/>
    <w:rsid w:val="00F578DF"/>
    <w:rsid w:val="00F57F23"/>
    <w:rsid w:val="00F6026D"/>
    <w:rsid w:val="00F62923"/>
    <w:rsid w:val="00F65F9D"/>
    <w:rsid w:val="00F671C6"/>
    <w:rsid w:val="00F678A4"/>
    <w:rsid w:val="00F707BF"/>
    <w:rsid w:val="00F7099F"/>
    <w:rsid w:val="00F74BAD"/>
    <w:rsid w:val="00F75B2A"/>
    <w:rsid w:val="00F772EA"/>
    <w:rsid w:val="00F77997"/>
    <w:rsid w:val="00F80151"/>
    <w:rsid w:val="00F8061B"/>
    <w:rsid w:val="00F81A9C"/>
    <w:rsid w:val="00F82AEF"/>
    <w:rsid w:val="00F875F8"/>
    <w:rsid w:val="00F97C78"/>
    <w:rsid w:val="00FA0379"/>
    <w:rsid w:val="00FA03C2"/>
    <w:rsid w:val="00FA0BCE"/>
    <w:rsid w:val="00FA0EB4"/>
    <w:rsid w:val="00FA3810"/>
    <w:rsid w:val="00FA5476"/>
    <w:rsid w:val="00FA6281"/>
    <w:rsid w:val="00FA6D8A"/>
    <w:rsid w:val="00FB5660"/>
    <w:rsid w:val="00FC03E5"/>
    <w:rsid w:val="00FC11A2"/>
    <w:rsid w:val="00FC3595"/>
    <w:rsid w:val="00FD2257"/>
    <w:rsid w:val="00FD2EFA"/>
    <w:rsid w:val="00FD7337"/>
    <w:rsid w:val="00FE07DE"/>
    <w:rsid w:val="00FE3230"/>
    <w:rsid w:val="00FE3400"/>
    <w:rsid w:val="00FE41AA"/>
    <w:rsid w:val="00FE6F80"/>
    <w:rsid w:val="00FE7FF8"/>
    <w:rsid w:val="00FF0CFA"/>
    <w:rsid w:val="00FF1B25"/>
    <w:rsid w:val="00FF2107"/>
    <w:rsid w:val="00FF3BC2"/>
    <w:rsid w:val="00FF47A0"/>
    <w:rsid w:val="00FF6875"/>
    <w:rsid w:val="00FF6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3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2C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F2CF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2C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F2CF5"/>
    <w:rPr>
      <w:rFonts w:cs="Times New Roman"/>
    </w:rPr>
  </w:style>
  <w:style w:type="table" w:styleId="TableGrid">
    <w:name w:val="Table Grid"/>
    <w:basedOn w:val="TableNormal"/>
    <w:uiPriority w:val="99"/>
    <w:rsid w:val="0010792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B25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25D2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16004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6B619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B61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B619A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B61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B619A"/>
    <w:rPr>
      <w:b/>
      <w:bCs/>
    </w:rPr>
  </w:style>
  <w:style w:type="character" w:styleId="Hyperlink">
    <w:name w:val="Hyperlink"/>
    <w:basedOn w:val="DefaultParagraphFont"/>
    <w:uiPriority w:val="99"/>
    <w:rsid w:val="00176D99"/>
    <w:rPr>
      <w:rFonts w:cs="Times New Roman"/>
      <w:color w:val="0000FF"/>
      <w:u w:val="single"/>
    </w:rPr>
  </w:style>
  <w:style w:type="paragraph" w:customStyle="1" w:styleId="Style1">
    <w:name w:val="Style1"/>
    <w:basedOn w:val="Normal"/>
    <w:uiPriority w:val="99"/>
    <w:rsid w:val="006242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11">
    <w:name w:val="Font Style11"/>
    <w:uiPriority w:val="99"/>
    <w:rsid w:val="006242A1"/>
    <w:rPr>
      <w:rFonts w:ascii="Arial" w:hAnsi="Arial"/>
      <w:b/>
      <w:color w:val="000000"/>
      <w:sz w:val="54"/>
    </w:rPr>
  </w:style>
  <w:style w:type="character" w:customStyle="1" w:styleId="FontStyle12">
    <w:name w:val="Font Style12"/>
    <w:uiPriority w:val="99"/>
    <w:rsid w:val="006242A1"/>
    <w:rPr>
      <w:rFonts w:ascii="Arial" w:hAnsi="Arial"/>
      <w:b/>
      <w:color w:val="000000"/>
      <w:sz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tuyendung@uniqglobal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328</Words>
  <Characters>1876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</dc:creator>
  <cp:keywords/>
  <dc:description/>
  <cp:lastModifiedBy>Admin</cp:lastModifiedBy>
  <cp:revision>3</cp:revision>
  <cp:lastPrinted>2016-05-11T07:14:00Z</cp:lastPrinted>
  <dcterms:created xsi:type="dcterms:W3CDTF">2016-05-11T06:52:00Z</dcterms:created>
  <dcterms:modified xsi:type="dcterms:W3CDTF">2016-05-11T07:20:00Z</dcterms:modified>
</cp:coreProperties>
</file>